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7"/>
        <w:gridCol w:w="424"/>
        <w:gridCol w:w="4962"/>
      </w:tblGrid>
      <w:tr w:rsidR="006103A6" w:rsidRPr="007109C8" w14:paraId="43E35CAD" w14:textId="77777777" w:rsidTr="00EC2D96">
        <w:tc>
          <w:tcPr>
            <w:tcW w:w="4961" w:type="dxa"/>
            <w:gridSpan w:val="2"/>
          </w:tcPr>
          <w:p w14:paraId="031C6440" w14:textId="77777777" w:rsidR="006103A6" w:rsidRPr="007109C8" w:rsidRDefault="006103A6" w:rsidP="004145E4">
            <w:pPr>
              <w:pStyle w:val="Nagwek2"/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  <w:hideMark/>
          </w:tcPr>
          <w:p w14:paraId="733E9B93" w14:textId="5FF70759" w:rsidR="006103A6" w:rsidRPr="007109C8" w:rsidRDefault="00DE761F" w:rsidP="008C3EE0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7109C8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Środa Wielkopolska, dnia </w:t>
            </w:r>
            <w:r w:rsidR="00FD1706">
              <w:rPr>
                <w:rFonts w:ascii="Calibri" w:hAnsi="Calibri" w:cs="Calibri"/>
                <w:sz w:val="22"/>
                <w:szCs w:val="22"/>
                <w:lang w:eastAsia="en-US"/>
              </w:rPr>
              <w:t>03</w:t>
            </w:r>
            <w:r w:rsidR="00C15B5D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kwietnia </w:t>
            </w:r>
            <w:r w:rsidR="00294810" w:rsidRPr="007109C8">
              <w:rPr>
                <w:rFonts w:ascii="Calibri" w:hAnsi="Calibri" w:cs="Calibri"/>
                <w:sz w:val="22"/>
                <w:szCs w:val="22"/>
                <w:lang w:eastAsia="en-US"/>
              </w:rPr>
              <w:t>202</w:t>
            </w:r>
            <w:r w:rsidR="00F0519C">
              <w:rPr>
                <w:rFonts w:ascii="Calibri" w:hAnsi="Calibri" w:cs="Calibri"/>
                <w:sz w:val="22"/>
                <w:szCs w:val="22"/>
                <w:lang w:eastAsia="en-US"/>
              </w:rPr>
              <w:t>6</w:t>
            </w:r>
            <w:r w:rsidR="00D551BB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="006103A6" w:rsidRPr="007109C8">
              <w:rPr>
                <w:rFonts w:ascii="Calibri" w:hAnsi="Calibri" w:cs="Calibri"/>
                <w:sz w:val="22"/>
                <w:szCs w:val="22"/>
                <w:lang w:eastAsia="en-US"/>
              </w:rPr>
              <w:t>r.</w:t>
            </w:r>
          </w:p>
        </w:tc>
      </w:tr>
      <w:tr w:rsidR="006103A6" w:rsidRPr="007109C8" w14:paraId="22E4CB61" w14:textId="77777777" w:rsidTr="00EC2D96">
        <w:tc>
          <w:tcPr>
            <w:tcW w:w="4537" w:type="dxa"/>
            <w:hideMark/>
          </w:tcPr>
          <w:p w14:paraId="04673696" w14:textId="46931FD5" w:rsidR="006103A6" w:rsidRPr="007109C8" w:rsidRDefault="00AC3782" w:rsidP="00AC3782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109C8">
              <w:rPr>
                <w:rFonts w:ascii="Calibri" w:hAnsi="Calibri" w:cs="Calibri"/>
                <w:sz w:val="22"/>
                <w:szCs w:val="22"/>
              </w:rPr>
              <w:t>oznaczenie sprawy</w:t>
            </w:r>
            <w:r w:rsidR="008752AB" w:rsidRPr="007109C8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="008544CB">
              <w:rPr>
                <w:rFonts w:ascii="Calibri" w:hAnsi="Calibri" w:cs="Calibri"/>
                <w:sz w:val="22"/>
                <w:szCs w:val="22"/>
              </w:rPr>
              <w:t>10/2026</w:t>
            </w:r>
          </w:p>
        </w:tc>
        <w:tc>
          <w:tcPr>
            <w:tcW w:w="5386" w:type="dxa"/>
            <w:gridSpan w:val="2"/>
            <w:hideMark/>
          </w:tcPr>
          <w:p w14:paraId="06A5D4E3" w14:textId="77777777" w:rsidR="006103A6" w:rsidRPr="007109C8" w:rsidRDefault="006103A6" w:rsidP="004145E4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E5B0395" w14:textId="77777777" w:rsidR="00F04DE3" w:rsidRDefault="00F04DE3" w:rsidP="00EC2D96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1284B915" w14:textId="77777777" w:rsidR="00EC2D96" w:rsidRDefault="00EC2D96" w:rsidP="00EC2D96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F04DE3">
        <w:rPr>
          <w:rFonts w:ascii="Calibri" w:hAnsi="Calibri" w:cs="Calibri"/>
          <w:b/>
          <w:sz w:val="24"/>
          <w:szCs w:val="24"/>
        </w:rPr>
        <w:t>ZAPROSZENIE</w:t>
      </w:r>
    </w:p>
    <w:p w14:paraId="02191812" w14:textId="77777777" w:rsidR="00AB57DB" w:rsidRPr="00F04DE3" w:rsidRDefault="00AB57DB" w:rsidP="00EC2D96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27C4D29A" w14:textId="39D2D927" w:rsidR="00634823" w:rsidRDefault="0059799D" w:rsidP="00F0519C">
      <w:pPr>
        <w:jc w:val="center"/>
        <w:rPr>
          <w:rFonts w:ascii="Calibri" w:hAnsi="Calibri" w:cs="Calibri"/>
          <w:b/>
          <w:sz w:val="24"/>
          <w:szCs w:val="24"/>
        </w:rPr>
      </w:pPr>
      <w:r w:rsidRPr="00F04DE3">
        <w:rPr>
          <w:rFonts w:ascii="Calibri" w:hAnsi="Calibri" w:cs="Calibri"/>
          <w:b/>
          <w:sz w:val="24"/>
          <w:szCs w:val="24"/>
        </w:rPr>
        <w:t xml:space="preserve">do złożenia </w:t>
      </w:r>
      <w:r w:rsidR="00E17B8F">
        <w:rPr>
          <w:rFonts w:ascii="Calibri" w:hAnsi="Calibri" w:cs="Calibri"/>
          <w:b/>
          <w:sz w:val="24"/>
          <w:szCs w:val="24"/>
        </w:rPr>
        <w:t>ofert</w:t>
      </w:r>
      <w:r w:rsidR="00AB57DB">
        <w:rPr>
          <w:rFonts w:ascii="Calibri" w:hAnsi="Calibri" w:cs="Calibri"/>
          <w:b/>
          <w:sz w:val="24"/>
          <w:szCs w:val="24"/>
        </w:rPr>
        <w:t xml:space="preserve"> </w:t>
      </w:r>
      <w:r w:rsidR="00E17B8F">
        <w:rPr>
          <w:rFonts w:ascii="Calibri" w:hAnsi="Calibri" w:cs="Calibri"/>
          <w:b/>
          <w:sz w:val="24"/>
          <w:szCs w:val="24"/>
        </w:rPr>
        <w:t xml:space="preserve">na </w:t>
      </w:r>
      <w:r w:rsidR="00631B6A" w:rsidRPr="0059799D">
        <w:rPr>
          <w:rFonts w:ascii="Calibri" w:hAnsi="Calibri" w:cs="Calibri"/>
          <w:b/>
          <w:sz w:val="24"/>
          <w:szCs w:val="24"/>
        </w:rPr>
        <w:t>wykonanie</w:t>
      </w:r>
      <w:r w:rsidR="00F0519C">
        <w:rPr>
          <w:rFonts w:ascii="Calibri" w:hAnsi="Calibri" w:cs="Calibri"/>
          <w:b/>
          <w:sz w:val="24"/>
          <w:szCs w:val="24"/>
        </w:rPr>
        <w:t xml:space="preserve"> </w:t>
      </w:r>
      <w:r w:rsidR="00F0519C" w:rsidRPr="00F0519C">
        <w:rPr>
          <w:rFonts w:ascii="Calibri" w:hAnsi="Calibri" w:cs="Calibri"/>
          <w:b/>
          <w:sz w:val="24"/>
          <w:szCs w:val="24"/>
        </w:rPr>
        <w:t>dokumentacji projektowych budowy oraz przebudowy sieci wodociągowych oraz kanalizacji sanitarnej w gminie Środa Wielkopolska.</w:t>
      </w:r>
    </w:p>
    <w:p w14:paraId="0E5EF190" w14:textId="77777777" w:rsidR="00F0519C" w:rsidRPr="00F04DE3" w:rsidRDefault="00F0519C" w:rsidP="00F0519C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4D01D56" w14:textId="77777777" w:rsidR="00EC2D96" w:rsidRPr="00F0519C" w:rsidRDefault="00EC2D96" w:rsidP="00CF13D8">
      <w:pPr>
        <w:pStyle w:val="Default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F0519C">
        <w:rPr>
          <w:rFonts w:ascii="Calibri" w:hAnsi="Calibri" w:cs="Calibri"/>
          <w:b/>
          <w:bCs/>
          <w:color w:val="auto"/>
          <w:sz w:val="22"/>
          <w:szCs w:val="22"/>
        </w:rPr>
        <w:t xml:space="preserve">ZAMAWIAJĄCY </w:t>
      </w:r>
    </w:p>
    <w:p w14:paraId="5E6C70DD" w14:textId="6891AC77" w:rsidR="007E1E63" w:rsidRPr="00316C0F" w:rsidRDefault="00EC2D96" w:rsidP="00C15B5D">
      <w:pPr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316C0F">
        <w:rPr>
          <w:rFonts w:ascii="Calibri" w:hAnsi="Calibri" w:cs="Calibri"/>
          <w:sz w:val="22"/>
          <w:szCs w:val="22"/>
        </w:rPr>
        <w:t xml:space="preserve">Miejskie Przedsiębiorstwo Energetyki Cieplnej, </w:t>
      </w:r>
      <w:r w:rsidR="00F04DE3" w:rsidRPr="00316C0F">
        <w:rPr>
          <w:rFonts w:ascii="Calibri" w:hAnsi="Calibri" w:cs="Calibri"/>
          <w:sz w:val="22"/>
          <w:szCs w:val="22"/>
        </w:rPr>
        <w:t>Wodociągów i Kanalizacji s</w:t>
      </w:r>
      <w:r w:rsidRPr="00316C0F">
        <w:rPr>
          <w:rFonts w:ascii="Calibri" w:hAnsi="Calibri" w:cs="Calibri"/>
          <w:sz w:val="22"/>
          <w:szCs w:val="22"/>
        </w:rPr>
        <w:t>p</w:t>
      </w:r>
      <w:r w:rsidR="00F04DE3" w:rsidRPr="00316C0F">
        <w:rPr>
          <w:rFonts w:ascii="Calibri" w:hAnsi="Calibri" w:cs="Calibri"/>
          <w:sz w:val="22"/>
          <w:szCs w:val="22"/>
        </w:rPr>
        <w:t>.</w:t>
      </w:r>
      <w:r w:rsidR="00396105" w:rsidRPr="00316C0F">
        <w:rPr>
          <w:rFonts w:ascii="Calibri" w:hAnsi="Calibri" w:cs="Calibri"/>
          <w:sz w:val="22"/>
          <w:szCs w:val="22"/>
        </w:rPr>
        <w:t xml:space="preserve"> z o.o.</w:t>
      </w:r>
      <w:r w:rsidR="00C15B5D">
        <w:rPr>
          <w:rFonts w:ascii="Calibri" w:hAnsi="Calibri" w:cs="Calibri"/>
          <w:sz w:val="22"/>
          <w:szCs w:val="22"/>
        </w:rPr>
        <w:t xml:space="preserve"> </w:t>
      </w:r>
      <w:r w:rsidR="00396105" w:rsidRPr="00316C0F">
        <w:rPr>
          <w:rFonts w:ascii="Calibri" w:hAnsi="Calibri" w:cs="Calibri"/>
          <w:sz w:val="22"/>
          <w:szCs w:val="22"/>
        </w:rPr>
        <w:t xml:space="preserve">w Środzie </w:t>
      </w:r>
      <w:r w:rsidR="00634823" w:rsidRPr="00316C0F">
        <w:rPr>
          <w:rFonts w:ascii="Calibri" w:hAnsi="Calibri" w:cs="Calibri"/>
          <w:sz w:val="22"/>
          <w:szCs w:val="22"/>
        </w:rPr>
        <w:t>W</w:t>
      </w:r>
      <w:r w:rsidR="00C15B5D">
        <w:rPr>
          <w:rFonts w:ascii="Calibri" w:hAnsi="Calibri" w:cs="Calibri"/>
          <w:sz w:val="22"/>
          <w:szCs w:val="22"/>
        </w:rPr>
        <w:t>lkp.</w:t>
      </w:r>
    </w:p>
    <w:p w14:paraId="0F14D08A" w14:textId="77777777" w:rsidR="007E1E63" w:rsidRPr="00316C0F" w:rsidRDefault="00EC2D96" w:rsidP="00316C0F">
      <w:pPr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316C0F">
        <w:rPr>
          <w:rFonts w:ascii="Calibri" w:hAnsi="Calibri" w:cs="Calibri"/>
          <w:sz w:val="22"/>
          <w:szCs w:val="22"/>
        </w:rPr>
        <w:t xml:space="preserve">ul. Harcerska </w:t>
      </w:r>
      <w:proofErr w:type="gramStart"/>
      <w:r w:rsidRPr="00316C0F">
        <w:rPr>
          <w:rFonts w:ascii="Calibri" w:hAnsi="Calibri" w:cs="Calibri"/>
          <w:sz w:val="22"/>
          <w:szCs w:val="22"/>
        </w:rPr>
        <w:t>16;  63</w:t>
      </w:r>
      <w:proofErr w:type="gramEnd"/>
      <w:r w:rsidRPr="00316C0F">
        <w:rPr>
          <w:rFonts w:ascii="Calibri" w:hAnsi="Calibri" w:cs="Calibri"/>
          <w:sz w:val="22"/>
          <w:szCs w:val="22"/>
        </w:rPr>
        <w:t>-000 Środa Wielkopolska</w:t>
      </w:r>
      <w:r w:rsidR="007E1E63" w:rsidRPr="00316C0F">
        <w:rPr>
          <w:rFonts w:ascii="Calibri" w:hAnsi="Calibri" w:cs="Calibri"/>
          <w:sz w:val="22"/>
          <w:szCs w:val="22"/>
        </w:rPr>
        <w:t xml:space="preserve"> </w:t>
      </w:r>
    </w:p>
    <w:p w14:paraId="628D9C32" w14:textId="77777777" w:rsidR="00316C0F" w:rsidRPr="00316C0F" w:rsidRDefault="007109C8" w:rsidP="00316C0F">
      <w:pPr>
        <w:spacing w:line="276" w:lineRule="auto"/>
        <w:ind w:left="360"/>
        <w:jc w:val="both"/>
        <w:rPr>
          <w:rFonts w:ascii="Calibri" w:hAnsi="Calibri" w:cs="Calibri"/>
          <w:color w:val="000000"/>
          <w:sz w:val="22"/>
          <w:szCs w:val="22"/>
        </w:rPr>
      </w:pPr>
      <w:r w:rsidRPr="00316C0F">
        <w:rPr>
          <w:rFonts w:ascii="Calibri" w:hAnsi="Calibri" w:cs="Calibri"/>
          <w:color w:val="000000"/>
          <w:sz w:val="22"/>
          <w:szCs w:val="22"/>
        </w:rPr>
        <w:t xml:space="preserve">NIP: 7860005874 </w:t>
      </w:r>
      <w:proofErr w:type="gramStart"/>
      <w:r w:rsidRPr="00316C0F">
        <w:rPr>
          <w:rFonts w:ascii="Calibri" w:hAnsi="Calibri" w:cs="Calibri"/>
          <w:color w:val="000000"/>
          <w:sz w:val="22"/>
          <w:szCs w:val="22"/>
        </w:rPr>
        <w:t>REGON:  630637014</w:t>
      </w:r>
      <w:proofErr w:type="gramEnd"/>
    </w:p>
    <w:p w14:paraId="014BD45B" w14:textId="1A050C81" w:rsidR="00EC2D96" w:rsidRPr="00316C0F" w:rsidRDefault="00EC2D96" w:rsidP="00316C0F">
      <w:pPr>
        <w:spacing w:line="276" w:lineRule="auto"/>
        <w:ind w:left="360"/>
        <w:jc w:val="both"/>
        <w:rPr>
          <w:rFonts w:ascii="Calibri" w:hAnsi="Calibri" w:cs="Calibri"/>
          <w:color w:val="000000"/>
          <w:sz w:val="22"/>
          <w:szCs w:val="22"/>
        </w:rPr>
      </w:pPr>
      <w:r w:rsidRPr="00316C0F">
        <w:rPr>
          <w:rFonts w:ascii="Calibri" w:hAnsi="Calibri" w:cs="Calibri"/>
          <w:b/>
          <w:sz w:val="22"/>
          <w:szCs w:val="22"/>
        </w:rPr>
        <w:t>KONTAKT ORAZ WARUNKI POROZUMIEWANIA</w:t>
      </w:r>
      <w:r w:rsidRPr="00316C0F">
        <w:rPr>
          <w:rFonts w:ascii="Calibri" w:hAnsi="Calibri" w:cs="Calibri"/>
          <w:sz w:val="22"/>
          <w:szCs w:val="22"/>
        </w:rPr>
        <w:t xml:space="preserve"> </w:t>
      </w:r>
    </w:p>
    <w:p w14:paraId="551E560A" w14:textId="77777777" w:rsidR="00EC2D96" w:rsidRPr="00F0519C" w:rsidRDefault="00EC2D96" w:rsidP="00316C0F">
      <w:pPr>
        <w:pStyle w:val="Default"/>
        <w:tabs>
          <w:tab w:val="left" w:pos="426"/>
        </w:tabs>
        <w:spacing w:line="276" w:lineRule="auto"/>
        <w:ind w:left="360"/>
        <w:jc w:val="both"/>
        <w:rPr>
          <w:rFonts w:ascii="Calibri" w:hAnsi="Calibri" w:cs="Calibri"/>
          <w:color w:val="auto"/>
          <w:sz w:val="22"/>
          <w:szCs w:val="22"/>
        </w:rPr>
      </w:pPr>
      <w:r w:rsidRPr="00F0519C">
        <w:rPr>
          <w:rFonts w:ascii="Calibri" w:eastAsia="Times New Roman" w:hAnsi="Calibri" w:cs="Calibri"/>
          <w:color w:val="auto"/>
          <w:sz w:val="22"/>
          <w:szCs w:val="22"/>
          <w:u w:val="single"/>
        </w:rPr>
        <w:t>Osoba upoważniona do bezpośredniego kontaktu z wykonawcami są</w:t>
      </w:r>
      <w:r w:rsidRPr="00F0519C">
        <w:rPr>
          <w:rFonts w:ascii="Calibri" w:eastAsia="Times New Roman" w:hAnsi="Calibri" w:cs="Calibri"/>
          <w:color w:val="auto"/>
          <w:sz w:val="22"/>
          <w:szCs w:val="22"/>
        </w:rPr>
        <w:t xml:space="preserve">: </w:t>
      </w:r>
    </w:p>
    <w:p w14:paraId="07D79335" w14:textId="4AE69955" w:rsidR="00EC2D96" w:rsidRPr="00316C0F" w:rsidRDefault="00C55F3B" w:rsidP="00316C0F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r w:rsidRPr="00316C0F">
        <w:rPr>
          <w:rFonts w:ascii="Calibri" w:hAnsi="Calibri" w:cs="Calibri"/>
          <w:sz w:val="22"/>
          <w:szCs w:val="22"/>
        </w:rPr>
        <w:t>Sebastian Pyra</w:t>
      </w:r>
      <w:r w:rsidR="00EC2D96" w:rsidRPr="00316C0F">
        <w:rPr>
          <w:rStyle w:val="Hipercze"/>
          <w:rFonts w:ascii="Calibri" w:hAnsi="Calibri" w:cs="Calibri"/>
          <w:bCs/>
          <w:color w:val="auto"/>
          <w:sz w:val="22"/>
          <w:szCs w:val="22"/>
          <w:u w:val="none"/>
        </w:rPr>
        <w:t xml:space="preserve">, kom.: </w:t>
      </w:r>
      <w:r w:rsidRPr="00316C0F">
        <w:rPr>
          <w:rFonts w:ascii="Calibri" w:hAnsi="Calibri" w:cs="Calibri"/>
          <w:sz w:val="22"/>
          <w:szCs w:val="22"/>
        </w:rPr>
        <w:t>885763073,</w:t>
      </w:r>
      <w:r w:rsidR="00EC2D96" w:rsidRPr="00316C0F">
        <w:rPr>
          <w:rStyle w:val="Hipercze"/>
          <w:rFonts w:ascii="Calibri" w:hAnsi="Calibri" w:cs="Calibri"/>
          <w:bCs/>
          <w:sz w:val="22"/>
          <w:szCs w:val="22"/>
          <w:u w:val="none"/>
        </w:rPr>
        <w:t xml:space="preserve"> </w:t>
      </w:r>
      <w:r w:rsidR="00EC2D96" w:rsidRPr="00316C0F">
        <w:rPr>
          <w:rStyle w:val="Hipercze"/>
          <w:rFonts w:ascii="Calibri" w:hAnsi="Calibri" w:cs="Calibri"/>
          <w:bCs/>
          <w:color w:val="auto"/>
          <w:sz w:val="22"/>
          <w:szCs w:val="22"/>
          <w:u w:val="none"/>
        </w:rPr>
        <w:t>e-mail:</w:t>
      </w:r>
      <w:r w:rsidR="00EC2D96" w:rsidRPr="00316C0F">
        <w:rPr>
          <w:rStyle w:val="Hipercze"/>
          <w:rFonts w:ascii="Calibri" w:hAnsi="Calibri" w:cs="Calibri"/>
          <w:bCs/>
          <w:sz w:val="22"/>
          <w:szCs w:val="22"/>
        </w:rPr>
        <w:t xml:space="preserve"> </w:t>
      </w:r>
      <w:hyperlink r:id="rId8" w:history="1">
        <w:r w:rsidR="00B6504C" w:rsidRPr="00316C0F">
          <w:rPr>
            <w:rStyle w:val="Hipercze"/>
            <w:rFonts w:ascii="Calibri" w:hAnsi="Calibri" w:cs="Calibri"/>
            <w:sz w:val="22"/>
            <w:szCs w:val="22"/>
          </w:rPr>
          <w:t>s.pyra@mpecwik.pl</w:t>
        </w:r>
      </w:hyperlink>
    </w:p>
    <w:p w14:paraId="74370176" w14:textId="77777777" w:rsidR="00EC2D96" w:rsidRPr="00F0519C" w:rsidRDefault="00EC2D96" w:rsidP="00316C0F">
      <w:pPr>
        <w:tabs>
          <w:tab w:val="left" w:pos="426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>Kontakt jest możliwy w dni robocze w godz. 7:00-15:00</w:t>
      </w:r>
    </w:p>
    <w:p w14:paraId="7D400852" w14:textId="77777777" w:rsidR="00E93A8D" w:rsidRPr="00F0519C" w:rsidRDefault="00EC2D96" w:rsidP="00316C0F">
      <w:pPr>
        <w:tabs>
          <w:tab w:val="left" w:pos="426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 xml:space="preserve">Zapytania mogą być kierowane </w:t>
      </w:r>
      <w:r w:rsidR="00E93A8D" w:rsidRPr="00F0519C">
        <w:rPr>
          <w:rFonts w:ascii="Calibri" w:hAnsi="Calibri" w:cs="Calibri"/>
          <w:sz w:val="22"/>
          <w:szCs w:val="22"/>
        </w:rPr>
        <w:t xml:space="preserve">za pośrednictwem </w:t>
      </w:r>
      <w:hyperlink r:id="rId9" w:history="1">
        <w:r w:rsidR="00E93A8D" w:rsidRPr="00F0519C">
          <w:rPr>
            <w:rStyle w:val="Hipercze"/>
            <w:rFonts w:ascii="Calibri" w:hAnsi="Calibri" w:cs="Calibri"/>
            <w:sz w:val="22"/>
            <w:szCs w:val="22"/>
          </w:rPr>
          <w:t>platformazakupowa.pl</w:t>
        </w:r>
      </w:hyperlink>
      <w:r w:rsidR="00E93A8D" w:rsidRPr="00F0519C">
        <w:rPr>
          <w:rFonts w:ascii="Calibri" w:hAnsi="Calibri" w:cs="Calibri"/>
          <w:sz w:val="22"/>
          <w:szCs w:val="22"/>
        </w:rPr>
        <w:t xml:space="preserve"> i formularza „Wyślij wiadomość do zamawiającego”.</w:t>
      </w:r>
    </w:p>
    <w:p w14:paraId="1C8C26C1" w14:textId="4D334E24" w:rsidR="00EC2D96" w:rsidRPr="00F0519C" w:rsidRDefault="00EC2D96" w:rsidP="007E1E63">
      <w:pPr>
        <w:tabs>
          <w:tab w:val="left" w:pos="426"/>
        </w:tabs>
        <w:spacing w:line="276" w:lineRule="auto"/>
        <w:ind w:left="284" w:hanging="142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7B7826B" w14:textId="17371245" w:rsidR="00EC2D96" w:rsidRPr="00316C0F" w:rsidRDefault="00EC2D96" w:rsidP="00CF13D8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16C0F">
        <w:rPr>
          <w:rFonts w:ascii="Calibri" w:hAnsi="Calibri" w:cs="Calibri"/>
          <w:b/>
          <w:bCs/>
          <w:sz w:val="22"/>
          <w:szCs w:val="22"/>
        </w:rPr>
        <w:t>OPIS PRZEDMIOTU POSTĘPOWANIA</w:t>
      </w:r>
    </w:p>
    <w:p w14:paraId="3732B126" w14:textId="77777777" w:rsidR="00381936" w:rsidRDefault="00D551BB" w:rsidP="00381936">
      <w:pPr>
        <w:pStyle w:val="wzory-tekst"/>
        <w:numPr>
          <w:ilvl w:val="1"/>
          <w:numId w:val="5"/>
        </w:numPr>
        <w:spacing w:after="0" w:line="276" w:lineRule="auto"/>
        <w:jc w:val="both"/>
        <w:rPr>
          <w:rFonts w:ascii="Calibri" w:cs="Calibri"/>
          <w:color w:val="auto"/>
          <w:sz w:val="22"/>
          <w:szCs w:val="22"/>
        </w:rPr>
      </w:pPr>
      <w:r w:rsidRPr="00316C0F">
        <w:rPr>
          <w:rFonts w:ascii="Calibri" w:cs="Calibri"/>
          <w:color w:val="auto"/>
          <w:sz w:val="22"/>
          <w:szCs w:val="22"/>
        </w:rPr>
        <w:t xml:space="preserve">Przedmiot postępowania </w:t>
      </w:r>
      <w:r w:rsidR="00F0519C" w:rsidRPr="00316C0F">
        <w:rPr>
          <w:rFonts w:ascii="Calibri" w:cs="Calibri"/>
          <w:color w:val="auto"/>
          <w:sz w:val="22"/>
          <w:szCs w:val="22"/>
        </w:rPr>
        <w:t>jest wykonanie dokumentacji projektowych budowy oraz przebudowy sieci wodociągowych oraz kanalizacji sanitarnej w gminie Środa Wielkopolska.</w:t>
      </w:r>
    </w:p>
    <w:p w14:paraId="29BF06CA" w14:textId="2074407C" w:rsidR="00381936" w:rsidRDefault="00381936" w:rsidP="00381936">
      <w:pPr>
        <w:pStyle w:val="wzory-tekst"/>
        <w:numPr>
          <w:ilvl w:val="1"/>
          <w:numId w:val="5"/>
        </w:numPr>
        <w:spacing w:after="0" w:line="276" w:lineRule="auto"/>
        <w:jc w:val="both"/>
        <w:rPr>
          <w:rFonts w:ascii="Calibri" w:cs="Calibri"/>
          <w:color w:val="auto"/>
          <w:sz w:val="22"/>
          <w:szCs w:val="22"/>
        </w:rPr>
      </w:pPr>
      <w:bookmarkStart w:id="0" w:name="_Hlk226103488"/>
      <w:r w:rsidRPr="00381936">
        <w:rPr>
          <w:rFonts w:ascii="Calibri" w:cs="Calibri"/>
          <w:b/>
          <w:bCs/>
          <w:color w:val="auto"/>
          <w:sz w:val="22"/>
          <w:szCs w:val="22"/>
        </w:rPr>
        <w:t>Zamawiający dopuszcza składanie ofert częściowych</w:t>
      </w:r>
      <w:r w:rsidRPr="00381936">
        <w:rPr>
          <w:rFonts w:ascii="Calibri" w:cs="Calibri"/>
          <w:color w:val="auto"/>
          <w:sz w:val="22"/>
          <w:szCs w:val="22"/>
        </w:rPr>
        <w:t xml:space="preserve">. Zamówienie zostało podzielone na </w:t>
      </w:r>
      <w:r>
        <w:rPr>
          <w:rFonts w:ascii="Calibri" w:cs="Calibri"/>
          <w:color w:val="auto"/>
          <w:sz w:val="22"/>
          <w:szCs w:val="22"/>
        </w:rPr>
        <w:br/>
      </w:r>
      <w:r w:rsidRPr="00381936">
        <w:rPr>
          <w:rFonts w:ascii="Calibri" w:cs="Calibri"/>
          <w:color w:val="auto"/>
          <w:sz w:val="22"/>
          <w:szCs w:val="22"/>
        </w:rPr>
        <w:t xml:space="preserve">13 zadań (części). Każde z zadań będzie oceniane przez Zamawiającego osobno. </w:t>
      </w:r>
    </w:p>
    <w:p w14:paraId="02E365A8" w14:textId="4AE7629D" w:rsidR="00C15B5D" w:rsidRDefault="00381936" w:rsidP="00381936">
      <w:pPr>
        <w:pStyle w:val="wzory-tekst"/>
        <w:numPr>
          <w:ilvl w:val="1"/>
          <w:numId w:val="5"/>
        </w:numPr>
        <w:spacing w:after="0" w:line="276" w:lineRule="auto"/>
        <w:jc w:val="both"/>
        <w:rPr>
          <w:rFonts w:ascii="Calibri" w:cs="Calibri"/>
          <w:color w:val="auto"/>
          <w:sz w:val="22"/>
          <w:szCs w:val="22"/>
        </w:rPr>
      </w:pPr>
      <w:r w:rsidRPr="00381936">
        <w:rPr>
          <w:rFonts w:ascii="Calibri" w:cs="Calibri"/>
          <w:color w:val="auto"/>
          <w:sz w:val="22"/>
          <w:szCs w:val="22"/>
        </w:rPr>
        <w:t>Wykonawca może złożyć ofertę na jedną, kilka lub wszystkie niżej wskazane zadania (części)</w:t>
      </w:r>
      <w:r w:rsidR="00C15B5D" w:rsidRPr="00381936">
        <w:rPr>
          <w:rFonts w:ascii="Calibri" w:cs="Calibri"/>
          <w:color w:val="auto"/>
          <w:sz w:val="22"/>
          <w:szCs w:val="22"/>
        </w:rPr>
        <w:t>:</w:t>
      </w:r>
    </w:p>
    <w:bookmarkEnd w:id="0"/>
    <w:p w14:paraId="01DB2E2F" w14:textId="77777777" w:rsidR="00F0519C" w:rsidRPr="007E1E63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Zadanie nr 1</w:t>
      </w:r>
    </w:p>
    <w:p w14:paraId="508771C7" w14:textId="70089640" w:rsidR="00F0519C" w:rsidRPr="007E1E63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 xml:space="preserve">Wykonanie dokumentacji projektowej sieci wodociągowej w miejscowości Chudzice </w:t>
      </w:r>
      <w:r w:rsidR="00C15B5D">
        <w:rPr>
          <w:rFonts w:ascii="Calibri" w:cs="Calibri"/>
          <w:b/>
          <w:bCs/>
          <w:color w:val="auto"/>
          <w:sz w:val="22"/>
          <w:szCs w:val="22"/>
        </w:rPr>
        <w:br/>
      </w:r>
      <w:r w:rsidRPr="007E1E63">
        <w:rPr>
          <w:rFonts w:ascii="Calibri" w:cs="Calibri"/>
          <w:b/>
          <w:bCs/>
          <w:color w:val="auto"/>
          <w:sz w:val="22"/>
          <w:szCs w:val="22"/>
        </w:rPr>
        <w:t>w gminie Środa Wlkp.</w:t>
      </w:r>
    </w:p>
    <w:p w14:paraId="7724BBAE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W ramach tego zadania należy zaprojektować sieć wodociągową z rur PE 100 o średnicy 110 mm SDR17 o długości około 1000 m.</w:t>
      </w:r>
    </w:p>
    <w:p w14:paraId="5740F1A1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Lokalizacja projektowanej sieci: obręb nr 0005 Chudzice gmina Środa Wlkp.</w:t>
      </w:r>
    </w:p>
    <w:p w14:paraId="71828B39" w14:textId="77777777" w:rsidR="00F0519C" w:rsidRPr="004F1B50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4F1B50">
        <w:rPr>
          <w:rFonts w:ascii="Calibri" w:cs="Calibri"/>
          <w:b/>
          <w:bCs/>
          <w:color w:val="auto"/>
          <w:sz w:val="22"/>
          <w:szCs w:val="22"/>
        </w:rPr>
        <w:t>Termin wykonania zadania: 30 czerwca 2026 r.</w:t>
      </w:r>
    </w:p>
    <w:p w14:paraId="3823EC77" w14:textId="67BCFA3C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 xml:space="preserve">Zakres projektowanej sieci wodociągowej 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określa mapa nr </w:t>
      </w:r>
      <w:r w:rsidR="002E0133">
        <w:rPr>
          <w:rFonts w:ascii="Calibri" w:cs="Calibri"/>
          <w:color w:val="auto"/>
          <w:sz w:val="22"/>
          <w:szCs w:val="22"/>
        </w:rPr>
        <w:t>1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 dołączona do Opisu zadań (Załącznik nr 1)</w:t>
      </w:r>
      <w:r w:rsidR="002E0133">
        <w:rPr>
          <w:rFonts w:ascii="Calibri" w:cs="Calibri"/>
          <w:color w:val="auto"/>
          <w:sz w:val="22"/>
          <w:szCs w:val="22"/>
        </w:rPr>
        <w:t>.</w:t>
      </w:r>
    </w:p>
    <w:p w14:paraId="2D358A87" w14:textId="77777777" w:rsidR="00F0519C" w:rsidRPr="007E1E63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Zadanie nr 2</w:t>
      </w:r>
    </w:p>
    <w:p w14:paraId="7A10293E" w14:textId="1478FDA1" w:rsidR="00F0519C" w:rsidRPr="007E1E63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 xml:space="preserve">Wykonanie dokumentacji projektowej sieci wodociągowej w rejonie ul. Stabrowskiej </w:t>
      </w:r>
      <w:r w:rsidR="00C15B5D">
        <w:rPr>
          <w:rFonts w:ascii="Calibri" w:cs="Calibri"/>
          <w:b/>
          <w:bCs/>
          <w:color w:val="auto"/>
          <w:sz w:val="22"/>
          <w:szCs w:val="22"/>
        </w:rPr>
        <w:br/>
      </w:r>
      <w:r w:rsidRPr="007E1E63">
        <w:rPr>
          <w:rFonts w:ascii="Calibri" w:cs="Calibri"/>
          <w:b/>
          <w:bCs/>
          <w:color w:val="auto"/>
          <w:sz w:val="22"/>
          <w:szCs w:val="22"/>
        </w:rPr>
        <w:t>w miejscowości Środa Wlkp. w gminie Środa Wlkp.</w:t>
      </w:r>
    </w:p>
    <w:p w14:paraId="590B254F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W ramach tego zadania należy zaprojektować sieć wodociągową z rur PE 100 o średnicy 110 mm SDR17 o długości około 330 m.</w:t>
      </w:r>
    </w:p>
    <w:p w14:paraId="1BA33639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Lokalizacja projektowanej sieci: obręb nr 0004 Środa Wlkp.</w:t>
      </w:r>
    </w:p>
    <w:p w14:paraId="5F63D91C" w14:textId="77777777" w:rsidR="00F0519C" w:rsidRPr="004F1B50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4F1B50">
        <w:rPr>
          <w:rFonts w:ascii="Calibri" w:cs="Calibri"/>
          <w:b/>
          <w:bCs/>
          <w:color w:val="auto"/>
          <w:sz w:val="22"/>
          <w:szCs w:val="22"/>
        </w:rPr>
        <w:t>Termin wykonania zadania: 30 czerwca 2026 r.</w:t>
      </w:r>
    </w:p>
    <w:p w14:paraId="148CEE0D" w14:textId="3CC69F50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 xml:space="preserve">Zakres projektowanej sieci wodociągowej 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określa mapa nr </w:t>
      </w:r>
      <w:r w:rsidR="002E0133">
        <w:rPr>
          <w:rFonts w:ascii="Calibri" w:cs="Calibri"/>
          <w:color w:val="auto"/>
          <w:sz w:val="22"/>
          <w:szCs w:val="22"/>
        </w:rPr>
        <w:t>2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 dołączona do Opisu zadań (Załącznik nr 1)</w:t>
      </w:r>
      <w:r w:rsidRPr="00F0519C">
        <w:rPr>
          <w:rFonts w:ascii="Calibri" w:cs="Calibri"/>
          <w:color w:val="auto"/>
          <w:sz w:val="22"/>
          <w:szCs w:val="22"/>
        </w:rPr>
        <w:t>.</w:t>
      </w:r>
    </w:p>
    <w:p w14:paraId="5EA96834" w14:textId="77777777" w:rsidR="00F0519C" w:rsidRPr="007E1E63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lastRenderedPageBreak/>
        <w:t>Zadanie nr 3</w:t>
      </w:r>
    </w:p>
    <w:p w14:paraId="240F7C04" w14:textId="00A6BE04" w:rsidR="00F0519C" w:rsidRPr="007E1E63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 xml:space="preserve">Wykonanie dokumentacji projektowej sieci wodociągowej w rejonie ul. Prądzyńskiego </w:t>
      </w:r>
      <w:r w:rsidR="00C15B5D">
        <w:rPr>
          <w:rFonts w:ascii="Calibri" w:cs="Calibri"/>
          <w:b/>
          <w:bCs/>
          <w:color w:val="auto"/>
          <w:sz w:val="22"/>
          <w:szCs w:val="22"/>
        </w:rPr>
        <w:br/>
      </w:r>
      <w:r w:rsidRPr="007E1E63">
        <w:rPr>
          <w:rFonts w:ascii="Calibri" w:cs="Calibri"/>
          <w:b/>
          <w:bCs/>
          <w:color w:val="auto"/>
          <w:sz w:val="22"/>
          <w:szCs w:val="22"/>
        </w:rPr>
        <w:t>w miejscowości Środa Wlkp. w gminie Środa Wlkp.</w:t>
      </w:r>
    </w:p>
    <w:p w14:paraId="0115793A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W ramach tego zadania należy zaprojektować sieć wodociągową z rur PE 100 o średnicy 110 mm SDR17 o długości około 100 m.</w:t>
      </w:r>
    </w:p>
    <w:p w14:paraId="2FD85C65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Lokalizacja projektowanej sieci: obręb nr 0004 Środa Wlkp.</w:t>
      </w:r>
    </w:p>
    <w:p w14:paraId="1A5D5C9F" w14:textId="77777777" w:rsidR="00F0519C" w:rsidRPr="004F1B50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4F1B50">
        <w:rPr>
          <w:rFonts w:ascii="Calibri" w:cs="Calibri"/>
          <w:b/>
          <w:bCs/>
          <w:color w:val="auto"/>
          <w:sz w:val="22"/>
          <w:szCs w:val="22"/>
        </w:rPr>
        <w:t>Termin wykonania zadania: 30 czerwca 2026 r.</w:t>
      </w:r>
    </w:p>
    <w:p w14:paraId="0AB6FB25" w14:textId="00DEBD75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 xml:space="preserve">Zakres projektowanej sieci wodociągowej 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określa mapa nr </w:t>
      </w:r>
      <w:r w:rsidR="002E0133">
        <w:rPr>
          <w:rFonts w:ascii="Calibri" w:cs="Calibri"/>
          <w:color w:val="auto"/>
          <w:sz w:val="22"/>
          <w:szCs w:val="22"/>
        </w:rPr>
        <w:t>3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 dołączona do Opisu zadań (Załącznik nr 1)</w:t>
      </w:r>
      <w:r w:rsidRPr="00F0519C">
        <w:rPr>
          <w:rFonts w:ascii="Calibri" w:cs="Calibri"/>
          <w:color w:val="auto"/>
          <w:sz w:val="22"/>
          <w:szCs w:val="22"/>
        </w:rPr>
        <w:t>.</w:t>
      </w:r>
    </w:p>
    <w:p w14:paraId="6E95343B" w14:textId="77777777" w:rsidR="00F0519C" w:rsidRPr="007E1E63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Zadanie nr 4</w:t>
      </w:r>
    </w:p>
    <w:p w14:paraId="6D01B12E" w14:textId="77777777" w:rsidR="00F0519C" w:rsidRPr="007E1E63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Wykonanie dokumentacji projektowej sieci wodociągowej w miejscowości Zdziechowice w gminie Środa Wlkp.</w:t>
      </w:r>
    </w:p>
    <w:p w14:paraId="74F72FF6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W ramach tego zadania należy zaprojektować sieć wodociągową z rur PE 100 o średnicy 110 mm SDR17 o długości około 650 m.</w:t>
      </w:r>
    </w:p>
    <w:p w14:paraId="49F7F31E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Lokalizacja projektowanej sieci: obręb nr 0033 Zdziechowice gmina Środa Wlkp.</w:t>
      </w:r>
    </w:p>
    <w:p w14:paraId="48369E63" w14:textId="77777777" w:rsidR="00F0519C" w:rsidRPr="004F1B50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4F1B50">
        <w:rPr>
          <w:rFonts w:ascii="Calibri" w:cs="Calibri"/>
          <w:b/>
          <w:bCs/>
          <w:color w:val="auto"/>
          <w:sz w:val="22"/>
          <w:szCs w:val="22"/>
        </w:rPr>
        <w:t>Termin wykonania zadania: 30 września 2026 r.</w:t>
      </w:r>
    </w:p>
    <w:p w14:paraId="726729A8" w14:textId="4423F79A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 xml:space="preserve">Zakres projektowanej sieci wodociągowej 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określa mapa nr </w:t>
      </w:r>
      <w:r w:rsidR="002E0133">
        <w:rPr>
          <w:rFonts w:ascii="Calibri" w:cs="Calibri"/>
          <w:color w:val="auto"/>
          <w:sz w:val="22"/>
          <w:szCs w:val="22"/>
        </w:rPr>
        <w:t>4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 dołączona do Opisu zadań (Załącznik nr 1)</w:t>
      </w:r>
      <w:r w:rsidRPr="00F0519C">
        <w:rPr>
          <w:rFonts w:ascii="Calibri" w:cs="Calibri"/>
          <w:color w:val="auto"/>
          <w:sz w:val="22"/>
          <w:szCs w:val="22"/>
        </w:rPr>
        <w:t>.</w:t>
      </w:r>
    </w:p>
    <w:p w14:paraId="35735EB8" w14:textId="77777777" w:rsidR="00F0519C" w:rsidRPr="007E1E63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Zadanie nr 5</w:t>
      </w:r>
    </w:p>
    <w:p w14:paraId="26057E4E" w14:textId="17D45F98" w:rsidR="00F0519C" w:rsidRPr="007E1E63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 xml:space="preserve">Wykonanie dokumentacji projektowej budowy oraz przebudowy sieci wodociągowej </w:t>
      </w:r>
      <w:r w:rsidR="00C15B5D">
        <w:rPr>
          <w:rFonts w:ascii="Calibri" w:cs="Calibri"/>
          <w:b/>
          <w:bCs/>
          <w:color w:val="auto"/>
          <w:sz w:val="22"/>
          <w:szCs w:val="22"/>
        </w:rPr>
        <w:br/>
      </w:r>
      <w:r w:rsidRPr="007E1E63">
        <w:rPr>
          <w:rFonts w:ascii="Calibri" w:cs="Calibri"/>
          <w:b/>
          <w:bCs/>
          <w:color w:val="auto"/>
          <w:sz w:val="22"/>
          <w:szCs w:val="22"/>
        </w:rPr>
        <w:t>w ul. 27 grudnia w miejscowości Środa Wlkp. w gminie Środa Wlkp.</w:t>
      </w:r>
    </w:p>
    <w:p w14:paraId="3BCB386C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 xml:space="preserve">W ramach tego zadania należy zaprojektować sieć wodociągową z rur PE 100 o średnicy 110 mm SDR17 o długości około 220 m. </w:t>
      </w:r>
    </w:p>
    <w:p w14:paraId="7E406903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Lokalizacja projektowanej sieci: obręb nr 0004 Środa Wlkp.</w:t>
      </w:r>
    </w:p>
    <w:p w14:paraId="080999DF" w14:textId="77777777" w:rsidR="00F0519C" w:rsidRPr="004F1B50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4F1B50">
        <w:rPr>
          <w:rFonts w:ascii="Calibri" w:cs="Calibri"/>
          <w:b/>
          <w:bCs/>
          <w:color w:val="auto"/>
          <w:sz w:val="22"/>
          <w:szCs w:val="22"/>
        </w:rPr>
        <w:t>Termin wykonania zadania: 31 sierpnia 2026 r.</w:t>
      </w:r>
    </w:p>
    <w:p w14:paraId="7360A433" w14:textId="280AFB3B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 xml:space="preserve">Zakres projektowanej sieci wodociągowej 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określa mapa nr </w:t>
      </w:r>
      <w:r w:rsidR="002E0133">
        <w:rPr>
          <w:rFonts w:ascii="Calibri" w:cs="Calibri"/>
          <w:color w:val="auto"/>
          <w:sz w:val="22"/>
          <w:szCs w:val="22"/>
        </w:rPr>
        <w:t>5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 dołączona do Opisu zadań (Załącznik nr 1)</w:t>
      </w:r>
      <w:r w:rsidRPr="00F0519C">
        <w:rPr>
          <w:rFonts w:ascii="Calibri" w:cs="Calibri"/>
          <w:color w:val="auto"/>
          <w:sz w:val="22"/>
          <w:szCs w:val="22"/>
        </w:rPr>
        <w:t>.</w:t>
      </w:r>
    </w:p>
    <w:p w14:paraId="4C6B6179" w14:textId="77777777" w:rsidR="00F0519C" w:rsidRPr="007E1E63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Zadanie nr 6</w:t>
      </w:r>
    </w:p>
    <w:p w14:paraId="4E873B6B" w14:textId="49641047" w:rsidR="00F0519C" w:rsidRPr="007E1E63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 xml:space="preserve">Wykonanie dokumentacji projektowej </w:t>
      </w:r>
      <w:r w:rsidR="00366A2A" w:rsidRPr="00366A2A">
        <w:rPr>
          <w:rFonts w:ascii="Calibri" w:cs="Calibri"/>
          <w:b/>
          <w:bCs/>
          <w:color w:val="auto"/>
          <w:sz w:val="22"/>
          <w:szCs w:val="22"/>
        </w:rPr>
        <w:t xml:space="preserve">budowy oraz przebudowy sieci wodociągowej </w:t>
      </w:r>
      <w:r w:rsidR="00C15B5D">
        <w:rPr>
          <w:rFonts w:ascii="Calibri" w:cs="Calibri"/>
          <w:b/>
          <w:bCs/>
          <w:color w:val="auto"/>
          <w:sz w:val="22"/>
          <w:szCs w:val="22"/>
        </w:rPr>
        <w:br/>
      </w:r>
      <w:r w:rsidR="00366A2A" w:rsidRPr="00366A2A">
        <w:rPr>
          <w:rFonts w:ascii="Calibri" w:cs="Calibri"/>
          <w:b/>
          <w:bCs/>
          <w:color w:val="auto"/>
          <w:sz w:val="22"/>
          <w:szCs w:val="22"/>
        </w:rPr>
        <w:t>w ul. 27 grudnia w miejscowości Środa Wlkp. w gminie Środa Wlkp.</w:t>
      </w:r>
    </w:p>
    <w:p w14:paraId="34FF5741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 xml:space="preserve">W ramach tego zadania należy zaprojektować sieć wodociągową z rur PE 100 o średnicy 110 mm SDR17 o długości około 500 m. </w:t>
      </w:r>
    </w:p>
    <w:p w14:paraId="42C33B38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Lokalizacja projektowanej sieci: obręb nr 0004 Środa Wlkp.</w:t>
      </w:r>
    </w:p>
    <w:p w14:paraId="56C3AEAE" w14:textId="77777777" w:rsidR="00F0519C" w:rsidRPr="004F1B50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4F1B50">
        <w:rPr>
          <w:rFonts w:ascii="Calibri" w:cs="Calibri"/>
          <w:b/>
          <w:bCs/>
          <w:color w:val="auto"/>
          <w:sz w:val="22"/>
          <w:szCs w:val="22"/>
        </w:rPr>
        <w:t>Termin wykonania zadania: 30 czerwca 2026 r.</w:t>
      </w:r>
    </w:p>
    <w:p w14:paraId="2C113329" w14:textId="045E5686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 xml:space="preserve">Zakres projektowanej sieci wodociągowej 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określa mapa nr </w:t>
      </w:r>
      <w:r w:rsidR="002E0133">
        <w:rPr>
          <w:rFonts w:ascii="Calibri" w:cs="Calibri"/>
          <w:color w:val="auto"/>
          <w:sz w:val="22"/>
          <w:szCs w:val="22"/>
        </w:rPr>
        <w:t>6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 dołączona do Opisu zadań (Załącznik nr 1)</w:t>
      </w:r>
      <w:r w:rsidRPr="00F0519C">
        <w:rPr>
          <w:rFonts w:ascii="Calibri" w:cs="Calibri"/>
          <w:color w:val="auto"/>
          <w:sz w:val="22"/>
          <w:szCs w:val="22"/>
        </w:rPr>
        <w:t>.</w:t>
      </w:r>
    </w:p>
    <w:p w14:paraId="1AFF9993" w14:textId="77777777" w:rsidR="00F0519C" w:rsidRPr="007E1E63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Zadanie nr 7</w:t>
      </w:r>
    </w:p>
    <w:p w14:paraId="5AB36E73" w14:textId="1ED152C4" w:rsidR="00F0519C" w:rsidRPr="007E1E63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 xml:space="preserve">Wykonanie dokumentacji projektowej sieci kanalizacji sanitarnej w rejonie </w:t>
      </w:r>
      <w:r w:rsidR="00C15B5D">
        <w:rPr>
          <w:rFonts w:ascii="Calibri" w:cs="Calibri"/>
          <w:b/>
          <w:bCs/>
          <w:color w:val="auto"/>
          <w:sz w:val="22"/>
          <w:szCs w:val="22"/>
        </w:rPr>
        <w:br/>
      </w:r>
      <w:r w:rsidRPr="007E1E63">
        <w:rPr>
          <w:rFonts w:ascii="Calibri" w:cs="Calibri"/>
          <w:b/>
          <w:bCs/>
          <w:color w:val="auto"/>
          <w:sz w:val="22"/>
          <w:szCs w:val="22"/>
        </w:rPr>
        <w:t>ul. Szwajcarskiej w miejscowości Środa Wlkp. w gminie Środa Wlkp.</w:t>
      </w:r>
    </w:p>
    <w:p w14:paraId="30A107A5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W ramach tego zadania należy zaprojektować sieć</w:t>
      </w:r>
      <w:r w:rsidRPr="00F0519C">
        <w:rPr>
          <w:rFonts w:ascii="Calibri" w:cs="Calibri"/>
          <w:color w:val="auto"/>
          <w:sz w:val="22"/>
          <w:szCs w:val="22"/>
        </w:rPr>
        <w:t xml:space="preserve"> kan. grawitacyjnej z rur PVC litych, SN8 DN200 mm. Łączna dł. kanalizacji grawitacyjnej około 260 m.</w:t>
      </w:r>
    </w:p>
    <w:p w14:paraId="2CAF24ED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Lokalizacja projektowanej sieci: obręb nr 0004 Środa Wlkp.</w:t>
      </w:r>
    </w:p>
    <w:p w14:paraId="562865B9" w14:textId="77777777" w:rsidR="00F0519C" w:rsidRPr="00316C0F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316C0F">
        <w:rPr>
          <w:rFonts w:ascii="Calibri" w:cs="Calibri"/>
          <w:b/>
          <w:bCs/>
          <w:color w:val="auto"/>
          <w:sz w:val="22"/>
          <w:szCs w:val="22"/>
        </w:rPr>
        <w:t>Termin wykonania zadania: 30 czerwca 2026 r.</w:t>
      </w:r>
    </w:p>
    <w:p w14:paraId="66D34AF0" w14:textId="7E27168D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lastRenderedPageBreak/>
        <w:t xml:space="preserve">Zakres projektowanej kanalizacji sanitarnej 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określa mapa nr </w:t>
      </w:r>
      <w:r w:rsidR="002E0133">
        <w:rPr>
          <w:rFonts w:ascii="Calibri" w:cs="Calibri"/>
          <w:color w:val="auto"/>
          <w:sz w:val="22"/>
          <w:szCs w:val="22"/>
        </w:rPr>
        <w:t>7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 dołączona do Opisu zadań (Załącznik nr 1)</w:t>
      </w:r>
      <w:r w:rsidRPr="00F0519C">
        <w:rPr>
          <w:rFonts w:ascii="Calibri" w:cs="Calibri"/>
          <w:color w:val="auto"/>
          <w:sz w:val="22"/>
          <w:szCs w:val="22"/>
        </w:rPr>
        <w:t>.</w:t>
      </w:r>
    </w:p>
    <w:p w14:paraId="2D33E43D" w14:textId="77777777" w:rsidR="00F0519C" w:rsidRPr="007E1E63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Zadanie nr 8</w:t>
      </w:r>
    </w:p>
    <w:p w14:paraId="3AC7C27D" w14:textId="5F60F8A0" w:rsidR="00F0519C" w:rsidRPr="007E1E63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 xml:space="preserve">Wykonanie dokumentacji projektowej </w:t>
      </w:r>
      <w:bookmarkStart w:id="1" w:name="_Hlk225244958"/>
      <w:r w:rsidRPr="007E1E63">
        <w:rPr>
          <w:rFonts w:ascii="Calibri" w:cs="Calibri"/>
          <w:b/>
          <w:bCs/>
          <w:color w:val="auto"/>
          <w:sz w:val="22"/>
          <w:szCs w:val="22"/>
        </w:rPr>
        <w:t xml:space="preserve">sieci kanalizacji sanitarnej w ul. Kosynierów </w:t>
      </w:r>
      <w:r w:rsidR="00C15B5D">
        <w:rPr>
          <w:rFonts w:ascii="Calibri" w:cs="Calibri"/>
          <w:b/>
          <w:bCs/>
          <w:color w:val="auto"/>
          <w:sz w:val="22"/>
          <w:szCs w:val="22"/>
        </w:rPr>
        <w:br/>
      </w:r>
      <w:r w:rsidRPr="007E1E63">
        <w:rPr>
          <w:rFonts w:ascii="Calibri" w:cs="Calibri"/>
          <w:b/>
          <w:bCs/>
          <w:color w:val="auto"/>
          <w:sz w:val="22"/>
          <w:szCs w:val="22"/>
        </w:rPr>
        <w:t>w miejscowości Środa Wlkp. w gminie Środa Wlkp.</w:t>
      </w:r>
      <w:bookmarkEnd w:id="1"/>
    </w:p>
    <w:p w14:paraId="1C7D1672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W ramach tego zadania należy zaprojektować sieć kan. grawitacyjnej z rur PVC litych, SN8 DN200 mm. Łączna dł. kanalizacji grawitacyjnej około 440 m.</w:t>
      </w:r>
    </w:p>
    <w:p w14:paraId="05D2CF83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Lokalizacja projektowanej sieci: obręb nr 0004 Środa Wlkp.</w:t>
      </w:r>
    </w:p>
    <w:p w14:paraId="036F7BA2" w14:textId="77777777" w:rsidR="00F0519C" w:rsidRPr="00316C0F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316C0F">
        <w:rPr>
          <w:rFonts w:ascii="Calibri" w:cs="Calibri"/>
          <w:b/>
          <w:bCs/>
          <w:color w:val="auto"/>
          <w:sz w:val="22"/>
          <w:szCs w:val="22"/>
        </w:rPr>
        <w:t>Termin wykonania zadania: 30 października 2026 r.</w:t>
      </w:r>
    </w:p>
    <w:p w14:paraId="66E69B50" w14:textId="3950C28C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 xml:space="preserve">Zakres projektowanej kanalizacji sanitarnej 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określa mapa nr </w:t>
      </w:r>
      <w:r w:rsidR="002E0133">
        <w:rPr>
          <w:rFonts w:ascii="Calibri" w:cs="Calibri"/>
          <w:color w:val="auto"/>
          <w:sz w:val="22"/>
          <w:szCs w:val="22"/>
        </w:rPr>
        <w:t>8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 dołączona do Opisu zadań (Załącznik nr 1)</w:t>
      </w:r>
      <w:r w:rsidRPr="00F0519C">
        <w:rPr>
          <w:rFonts w:ascii="Calibri" w:cs="Calibri"/>
          <w:color w:val="auto"/>
          <w:sz w:val="22"/>
          <w:szCs w:val="22"/>
        </w:rPr>
        <w:t>.</w:t>
      </w:r>
    </w:p>
    <w:p w14:paraId="582F2A46" w14:textId="77777777" w:rsidR="00F0519C" w:rsidRPr="007E1E63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Zadanie nr 9</w:t>
      </w:r>
    </w:p>
    <w:p w14:paraId="24759453" w14:textId="262F00A5" w:rsidR="00F0519C" w:rsidRPr="007E1E63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 xml:space="preserve">Wykonanie dokumentacji projektowej </w:t>
      </w:r>
      <w:r w:rsidR="00366A2A" w:rsidRPr="00366A2A">
        <w:rPr>
          <w:rFonts w:ascii="Calibri" w:cs="Calibri"/>
          <w:b/>
          <w:bCs/>
          <w:color w:val="auto"/>
          <w:sz w:val="22"/>
          <w:szCs w:val="22"/>
        </w:rPr>
        <w:t xml:space="preserve">sieci kanalizacji sanitarnej w ul. Kosynierów </w:t>
      </w:r>
      <w:r w:rsidR="00C15B5D">
        <w:rPr>
          <w:rFonts w:ascii="Calibri" w:cs="Calibri"/>
          <w:b/>
          <w:bCs/>
          <w:color w:val="auto"/>
          <w:sz w:val="22"/>
          <w:szCs w:val="22"/>
        </w:rPr>
        <w:br/>
      </w:r>
      <w:r w:rsidR="00366A2A" w:rsidRPr="00366A2A">
        <w:rPr>
          <w:rFonts w:ascii="Calibri" w:cs="Calibri"/>
          <w:b/>
          <w:bCs/>
          <w:color w:val="auto"/>
          <w:sz w:val="22"/>
          <w:szCs w:val="22"/>
        </w:rPr>
        <w:t>w miejscowości Środa Wlkp. w gminie Środa Wlkp.</w:t>
      </w:r>
    </w:p>
    <w:p w14:paraId="4DC80646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W ramach tego zadania należy zaprojektować przepompownię ścieków sanitarnych, sieć kan. grawitacyjnej z rur PVC litych, SN8 DN200 mm, sieć kanalizacji sanitarnej tłocznej z rur PE100 PN16.  Łączna dł. kanalizacji grawitacyjnej około 256 m. Łączna długość kanalizacji tłocznej około 118m.</w:t>
      </w:r>
    </w:p>
    <w:p w14:paraId="0DA58845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Lokalizacja projektowanej sieci: obręb nr 0004 Środa Wlkp.</w:t>
      </w:r>
    </w:p>
    <w:p w14:paraId="22697491" w14:textId="77777777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 xml:space="preserve">Dokumentację należy wykonać w oparciu o program </w:t>
      </w:r>
      <w:proofErr w:type="spellStart"/>
      <w:r w:rsidRPr="00F0519C">
        <w:rPr>
          <w:rFonts w:ascii="Calibri" w:cs="Calibri"/>
          <w:color w:val="auto"/>
          <w:sz w:val="22"/>
          <w:szCs w:val="22"/>
        </w:rPr>
        <w:t>funkcjonalno</w:t>
      </w:r>
      <w:proofErr w:type="spellEnd"/>
      <w:r w:rsidRPr="00F0519C">
        <w:rPr>
          <w:rFonts w:ascii="Calibri" w:cs="Calibri"/>
          <w:color w:val="auto"/>
          <w:sz w:val="22"/>
          <w:szCs w:val="22"/>
        </w:rPr>
        <w:t xml:space="preserve"> użytkowy – załącznik 9a.</w:t>
      </w:r>
    </w:p>
    <w:p w14:paraId="42A9ACAD" w14:textId="77777777" w:rsidR="00F0519C" w:rsidRPr="004F1B50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4F1B50">
        <w:rPr>
          <w:rFonts w:ascii="Calibri" w:cs="Calibri"/>
          <w:b/>
          <w:bCs/>
          <w:color w:val="auto"/>
          <w:sz w:val="22"/>
          <w:szCs w:val="22"/>
        </w:rPr>
        <w:t>Termin wykonania zadania: 30 września 2026 r.</w:t>
      </w:r>
    </w:p>
    <w:p w14:paraId="02524610" w14:textId="5844CB33" w:rsidR="00F0519C" w:rsidRPr="00F0519C" w:rsidRDefault="00F0519C" w:rsidP="00316C0F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 xml:space="preserve">Zakres projektowanej kanalizacji sanitarnej 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określa mapa nr </w:t>
      </w:r>
      <w:r w:rsidR="002E0133">
        <w:rPr>
          <w:rFonts w:ascii="Calibri" w:cs="Calibri"/>
          <w:color w:val="auto"/>
          <w:sz w:val="22"/>
          <w:szCs w:val="22"/>
        </w:rPr>
        <w:t>9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 dołączona do Opisu zadań (Załącznik nr 1)</w:t>
      </w:r>
      <w:r w:rsidRPr="00F0519C">
        <w:rPr>
          <w:rFonts w:ascii="Calibri" w:cs="Calibri"/>
          <w:color w:val="auto"/>
          <w:sz w:val="22"/>
          <w:szCs w:val="22"/>
        </w:rPr>
        <w:t>.</w:t>
      </w:r>
    </w:p>
    <w:p w14:paraId="77577624" w14:textId="77777777" w:rsidR="00F0519C" w:rsidRPr="007E1E63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Zadanie nr 10</w:t>
      </w:r>
    </w:p>
    <w:p w14:paraId="715C392A" w14:textId="743890B5" w:rsidR="00F0519C" w:rsidRPr="007E1E63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 xml:space="preserve">Wykonanie dokumentacji projektowej sieci kanalizacji sanitarnej w ul. Witosa </w:t>
      </w:r>
      <w:r w:rsidR="00C15B5D">
        <w:rPr>
          <w:rFonts w:ascii="Calibri" w:cs="Calibri"/>
          <w:b/>
          <w:bCs/>
          <w:color w:val="auto"/>
          <w:sz w:val="22"/>
          <w:szCs w:val="22"/>
        </w:rPr>
        <w:br/>
      </w:r>
      <w:r w:rsidRPr="007E1E63">
        <w:rPr>
          <w:rFonts w:ascii="Calibri" w:cs="Calibri"/>
          <w:b/>
          <w:bCs/>
          <w:color w:val="auto"/>
          <w:sz w:val="22"/>
          <w:szCs w:val="22"/>
        </w:rPr>
        <w:t>w miejscowości Środa Wlkp. w gminie Środa Wlkp.</w:t>
      </w:r>
    </w:p>
    <w:p w14:paraId="7A09E449" w14:textId="77777777" w:rsidR="00F0519C" w:rsidRPr="00F0519C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W ramach tego zadania należy zaprojektować sieć kan. grawitacyjnej z rur PVC litych, SN8 DN200 mm. Łączna dł. kanalizacji grawitacyjnej około 280 m.</w:t>
      </w:r>
    </w:p>
    <w:p w14:paraId="6887B13D" w14:textId="77777777" w:rsidR="00F0519C" w:rsidRPr="00F0519C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Lokalizacja projektowanej sieci: obręb nr 0004 Środa Wlkp.</w:t>
      </w:r>
    </w:p>
    <w:p w14:paraId="38A76094" w14:textId="77777777" w:rsidR="00F0519C" w:rsidRPr="004F1B50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4F1B50">
        <w:rPr>
          <w:rFonts w:ascii="Calibri" w:cs="Calibri"/>
          <w:b/>
          <w:bCs/>
          <w:color w:val="auto"/>
          <w:sz w:val="22"/>
          <w:szCs w:val="22"/>
        </w:rPr>
        <w:t>Termin wykonania zadania: 30 września 2026 r.</w:t>
      </w:r>
    </w:p>
    <w:p w14:paraId="320B7533" w14:textId="12C898EA" w:rsidR="00F0519C" w:rsidRPr="002E0133" w:rsidRDefault="00F0519C" w:rsidP="002E0133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 xml:space="preserve">Zakres projektowanej kanalizacji sanitarnej 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określa mapa nr </w:t>
      </w:r>
      <w:r w:rsidR="002E0133">
        <w:rPr>
          <w:rFonts w:ascii="Calibri" w:cs="Calibri"/>
          <w:color w:val="auto"/>
          <w:sz w:val="22"/>
          <w:szCs w:val="22"/>
        </w:rPr>
        <w:t>10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 dołączona do Opisu zadań (Załącznik nr 1)</w:t>
      </w:r>
      <w:r w:rsidRPr="00F0519C">
        <w:rPr>
          <w:rFonts w:ascii="Calibri" w:cs="Calibri"/>
          <w:color w:val="auto"/>
          <w:sz w:val="22"/>
          <w:szCs w:val="22"/>
        </w:rPr>
        <w:t>.</w:t>
      </w:r>
    </w:p>
    <w:p w14:paraId="7C9BFC97" w14:textId="77777777" w:rsidR="00F0519C" w:rsidRPr="007E1E63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Zadanie nr 11</w:t>
      </w:r>
    </w:p>
    <w:p w14:paraId="07362F9C" w14:textId="77777777" w:rsidR="00F0519C" w:rsidRPr="007E1E63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Wykonanie dokumentacji projektowej sieci kanalizacji sanitarnej w miejscowości Kijewo w gminie Środa Wlkp.</w:t>
      </w:r>
    </w:p>
    <w:p w14:paraId="44CD25CD" w14:textId="77777777" w:rsidR="00F0519C" w:rsidRPr="00F0519C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W ramach tego zadania należy zaprojektować przepompownię ścieków sanitarnych, sieć kan. grawitacyjnej z rur PVC litych, SN8 DN200 mm, sieć kanalizacji sanitarnej tłocznej z rur PE100 PN16.  Łączna dł. kanalizacji grawitacyjnej około 510 m. Łączna długość kanalizacji tłocznej około 270m.</w:t>
      </w:r>
    </w:p>
    <w:p w14:paraId="0D2FF0CF" w14:textId="77777777" w:rsidR="00F0519C" w:rsidRPr="00F0519C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Lokalizacja projektowanej sieci: obręb nr 0012 Kijewo.</w:t>
      </w:r>
    </w:p>
    <w:p w14:paraId="0335E5AF" w14:textId="77777777" w:rsidR="00F0519C" w:rsidRPr="00F0519C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 xml:space="preserve">Dokumentację należy wykonać w oparciu o program </w:t>
      </w:r>
      <w:proofErr w:type="spellStart"/>
      <w:r w:rsidRPr="00F0519C">
        <w:rPr>
          <w:rFonts w:ascii="Calibri" w:cs="Calibri"/>
          <w:color w:val="auto"/>
          <w:sz w:val="22"/>
          <w:szCs w:val="22"/>
        </w:rPr>
        <w:t>funkcjonalno</w:t>
      </w:r>
      <w:proofErr w:type="spellEnd"/>
      <w:r w:rsidRPr="00F0519C">
        <w:rPr>
          <w:rFonts w:ascii="Calibri" w:cs="Calibri"/>
          <w:color w:val="auto"/>
          <w:sz w:val="22"/>
          <w:szCs w:val="22"/>
        </w:rPr>
        <w:t xml:space="preserve"> użytkowy – załącznik 11a.</w:t>
      </w:r>
    </w:p>
    <w:p w14:paraId="45B90BB1" w14:textId="77777777" w:rsidR="00F0519C" w:rsidRPr="004F1B50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4F1B50">
        <w:rPr>
          <w:rFonts w:ascii="Calibri" w:cs="Calibri"/>
          <w:b/>
          <w:bCs/>
          <w:color w:val="auto"/>
          <w:sz w:val="22"/>
          <w:szCs w:val="22"/>
        </w:rPr>
        <w:t>Termin wykonania zadania: 30 listopada 2026 r.</w:t>
      </w:r>
    </w:p>
    <w:p w14:paraId="67026A14" w14:textId="13E06DAA" w:rsidR="00F0519C" w:rsidRPr="00F0519C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lastRenderedPageBreak/>
        <w:t xml:space="preserve">Zakres projektowanej kanalizacji sanitarnej 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określa mapa nr </w:t>
      </w:r>
      <w:r w:rsidR="002E0133">
        <w:rPr>
          <w:rFonts w:ascii="Calibri" w:cs="Calibri"/>
          <w:color w:val="auto"/>
          <w:sz w:val="22"/>
          <w:szCs w:val="22"/>
        </w:rPr>
        <w:t>11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 dołączona do Opisu zadań (Załącznik nr 1)</w:t>
      </w:r>
      <w:r w:rsidRPr="00F0519C">
        <w:rPr>
          <w:rFonts w:ascii="Calibri" w:cs="Calibri"/>
          <w:color w:val="auto"/>
          <w:sz w:val="22"/>
          <w:szCs w:val="22"/>
        </w:rPr>
        <w:t>.</w:t>
      </w:r>
    </w:p>
    <w:p w14:paraId="0E65B07A" w14:textId="77777777" w:rsidR="00F0519C" w:rsidRPr="007E1E63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Zadanie nr 12</w:t>
      </w:r>
    </w:p>
    <w:p w14:paraId="6E2FF157" w14:textId="77777777" w:rsidR="00F0519C" w:rsidRPr="007E1E63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Wykonanie dokumentacji projektowej sieci kanalizacji sanitarnej w miejscowości Zdziechowice w gminie Środa Wlkp.</w:t>
      </w:r>
    </w:p>
    <w:p w14:paraId="404A7936" w14:textId="77777777" w:rsidR="00F0519C" w:rsidRPr="00F0519C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W ramach tego zadania należy zaprojektować sieć kan. grawitacyjnej z rur PVC litych, SN8 DN200 mm. Łączna dł. kanalizacji grawitacyjnej około 150 m.</w:t>
      </w:r>
    </w:p>
    <w:p w14:paraId="0418E7F5" w14:textId="77777777" w:rsidR="00F0519C" w:rsidRPr="00F0519C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Lokalizacja projektowanej sieci: obręb nr 0033 Zdziechowice</w:t>
      </w:r>
    </w:p>
    <w:p w14:paraId="4A876597" w14:textId="77777777" w:rsidR="00F0519C" w:rsidRPr="004F1B50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4F1B50">
        <w:rPr>
          <w:rFonts w:ascii="Calibri" w:cs="Calibri"/>
          <w:b/>
          <w:bCs/>
          <w:color w:val="auto"/>
          <w:sz w:val="22"/>
          <w:szCs w:val="22"/>
        </w:rPr>
        <w:t>Termin wykonania zadania: 31 lipca 2026 r.</w:t>
      </w:r>
    </w:p>
    <w:p w14:paraId="0F1A67F2" w14:textId="23A1AD96" w:rsidR="00F0519C" w:rsidRPr="002E0133" w:rsidRDefault="00F0519C" w:rsidP="002E0133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 xml:space="preserve">Zakres projektowanej kanalizacji sanitarnej 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określa mapa nr </w:t>
      </w:r>
      <w:r w:rsidR="002E0133">
        <w:rPr>
          <w:rFonts w:ascii="Calibri" w:cs="Calibri"/>
          <w:color w:val="auto"/>
          <w:sz w:val="22"/>
          <w:szCs w:val="22"/>
        </w:rPr>
        <w:t>12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 dołączona do Opisu zadań (Załącznik nr 1)</w:t>
      </w:r>
      <w:r w:rsidRPr="00F0519C">
        <w:rPr>
          <w:rFonts w:ascii="Calibri" w:cs="Calibri"/>
          <w:color w:val="auto"/>
          <w:sz w:val="22"/>
          <w:szCs w:val="22"/>
        </w:rPr>
        <w:t>.</w:t>
      </w:r>
    </w:p>
    <w:p w14:paraId="03125A9A" w14:textId="77777777" w:rsidR="00F0519C" w:rsidRPr="007E1E63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Zadanie nr 13</w:t>
      </w:r>
    </w:p>
    <w:p w14:paraId="722A7572" w14:textId="77777777" w:rsidR="00F0519C" w:rsidRPr="007E1E63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7E1E63">
        <w:rPr>
          <w:rFonts w:ascii="Calibri" w:cs="Calibri"/>
          <w:b/>
          <w:bCs/>
          <w:color w:val="auto"/>
          <w:sz w:val="22"/>
          <w:szCs w:val="22"/>
        </w:rPr>
        <w:t>Wykonanie dokumentacji projektowej budowy oraz przebudowy sieci kanalizacji sanitarnej w miejscowości Pławce w gminie Środa Wlkp.</w:t>
      </w:r>
    </w:p>
    <w:p w14:paraId="61E89CC3" w14:textId="77777777" w:rsidR="00F0519C" w:rsidRPr="00F0519C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W ramach tego zadania należy zaprojektować sieć kan. grawitacyjnej z rur PVC litych, SN8 DN200 mm. Łączna dł. kanalizacji grawitacyjnej około 150 m.</w:t>
      </w:r>
    </w:p>
    <w:p w14:paraId="33D2C978" w14:textId="77777777" w:rsidR="00F0519C" w:rsidRPr="00F0519C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Lokalizacja projektowanej sieci: obręb nr 0033 Zdziechowice</w:t>
      </w:r>
    </w:p>
    <w:p w14:paraId="3887D843" w14:textId="0FD3A88A" w:rsidR="00F0519C" w:rsidRPr="004F1B50" w:rsidRDefault="00F0519C" w:rsidP="004F1B50">
      <w:pPr>
        <w:pStyle w:val="wzory-tekst"/>
        <w:spacing w:after="0" w:line="276" w:lineRule="auto"/>
        <w:ind w:left="1080"/>
        <w:jc w:val="both"/>
        <w:rPr>
          <w:rFonts w:ascii="Calibri" w:cs="Calibri"/>
          <w:b/>
          <w:bCs/>
          <w:color w:val="auto"/>
          <w:sz w:val="22"/>
          <w:szCs w:val="22"/>
        </w:rPr>
      </w:pPr>
      <w:r w:rsidRPr="004F1B50">
        <w:rPr>
          <w:rFonts w:ascii="Calibri" w:cs="Calibri"/>
          <w:b/>
          <w:bCs/>
          <w:color w:val="auto"/>
          <w:sz w:val="22"/>
          <w:szCs w:val="22"/>
        </w:rPr>
        <w:t>Termin wykonania zadania: 3</w:t>
      </w:r>
      <w:r w:rsidR="00FD1706">
        <w:rPr>
          <w:rFonts w:ascii="Calibri" w:cs="Calibri"/>
          <w:b/>
          <w:bCs/>
          <w:color w:val="auto"/>
          <w:sz w:val="22"/>
          <w:szCs w:val="22"/>
        </w:rPr>
        <w:t>0 czerwiec</w:t>
      </w:r>
      <w:r w:rsidRPr="004F1B50">
        <w:rPr>
          <w:rFonts w:ascii="Calibri" w:cs="Calibri"/>
          <w:b/>
          <w:bCs/>
          <w:color w:val="auto"/>
          <w:sz w:val="22"/>
          <w:szCs w:val="22"/>
        </w:rPr>
        <w:t xml:space="preserve"> 2026 r.</w:t>
      </w:r>
    </w:p>
    <w:p w14:paraId="053FEC70" w14:textId="0C8D2937" w:rsidR="00F0519C" w:rsidRPr="002E0133" w:rsidRDefault="00F0519C" w:rsidP="002E0133">
      <w:pPr>
        <w:pStyle w:val="wzory-tekst"/>
        <w:spacing w:after="0" w:line="276" w:lineRule="auto"/>
        <w:ind w:left="1080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 xml:space="preserve">Zakres projektowanej kanalizacji sanitarnej 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określa mapa nr </w:t>
      </w:r>
      <w:r w:rsidR="002E0133">
        <w:rPr>
          <w:rFonts w:ascii="Calibri" w:cs="Calibri"/>
          <w:color w:val="auto"/>
          <w:sz w:val="22"/>
          <w:szCs w:val="22"/>
        </w:rPr>
        <w:t>13</w:t>
      </w:r>
      <w:r w:rsidR="002E0133" w:rsidRPr="002E0133">
        <w:rPr>
          <w:rFonts w:ascii="Calibri" w:cs="Calibri"/>
          <w:color w:val="auto"/>
          <w:sz w:val="22"/>
          <w:szCs w:val="22"/>
        </w:rPr>
        <w:t xml:space="preserve"> dołączona do Opisu zadań (Załącznik nr 1)</w:t>
      </w:r>
      <w:r w:rsidRPr="00F0519C">
        <w:rPr>
          <w:rFonts w:ascii="Calibri" w:cs="Calibri"/>
          <w:color w:val="auto"/>
          <w:sz w:val="22"/>
          <w:szCs w:val="22"/>
        </w:rPr>
        <w:t>.</w:t>
      </w:r>
    </w:p>
    <w:p w14:paraId="03A3E42D" w14:textId="77777777" w:rsidR="00F0519C" w:rsidRPr="00F0519C" w:rsidRDefault="00F0519C" w:rsidP="00CF13D8">
      <w:pPr>
        <w:pStyle w:val="wzory-tekst"/>
        <w:numPr>
          <w:ilvl w:val="1"/>
          <w:numId w:val="5"/>
        </w:numPr>
        <w:spacing w:after="0" w:line="276" w:lineRule="auto"/>
        <w:jc w:val="both"/>
        <w:rPr>
          <w:rFonts w:ascii="Calibri" w:cs="Calibri"/>
          <w:color w:val="auto"/>
          <w:sz w:val="22"/>
          <w:szCs w:val="22"/>
        </w:rPr>
      </w:pPr>
      <w:r w:rsidRPr="00381936">
        <w:rPr>
          <w:rFonts w:ascii="Calibri" w:cs="Calibri"/>
          <w:color w:val="auto"/>
          <w:sz w:val="22"/>
          <w:szCs w:val="22"/>
          <w:u w:val="single"/>
        </w:rPr>
        <w:t>W cenę dokumentacji każdorazowo należy wliczyć</w:t>
      </w:r>
      <w:r w:rsidRPr="00F0519C">
        <w:rPr>
          <w:rFonts w:ascii="Calibri" w:cs="Calibri"/>
          <w:color w:val="auto"/>
          <w:sz w:val="22"/>
          <w:szCs w:val="22"/>
        </w:rPr>
        <w:t>:</w:t>
      </w:r>
    </w:p>
    <w:p w14:paraId="41755615" w14:textId="5E19519B" w:rsidR="00F0519C" w:rsidRPr="00F0519C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wykonanie map do celów projektowych</w:t>
      </w:r>
    </w:p>
    <w:p w14:paraId="4D744543" w14:textId="585CAC3A" w:rsidR="00F0519C" w:rsidRPr="00F0519C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wykonanie przedmiaru robót oraz kosztorysu inwestorskiego</w:t>
      </w:r>
    </w:p>
    <w:p w14:paraId="0091E8D2" w14:textId="47A20343" w:rsidR="00F0519C" w:rsidRPr="00F0519C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uzyskanie wszelkich niezbędnych decyzji i pozwoleń w tym pozwolenia na budowę lub zgłoszenia robót.</w:t>
      </w:r>
    </w:p>
    <w:p w14:paraId="789D6CB8" w14:textId="77777777" w:rsidR="00F0519C" w:rsidRPr="00F0519C" w:rsidRDefault="00F0519C" w:rsidP="00CF13D8">
      <w:pPr>
        <w:pStyle w:val="wzory-tekst"/>
        <w:numPr>
          <w:ilvl w:val="2"/>
          <w:numId w:val="5"/>
        </w:numPr>
        <w:spacing w:after="0" w:line="276" w:lineRule="auto"/>
        <w:jc w:val="both"/>
        <w:rPr>
          <w:rFonts w:ascii="Calibri" w:cs="Calibri"/>
          <w:color w:val="auto"/>
          <w:sz w:val="22"/>
          <w:szCs w:val="22"/>
        </w:rPr>
      </w:pPr>
      <w:r w:rsidRPr="00F0519C">
        <w:rPr>
          <w:rFonts w:ascii="Calibri" w:cs="Calibri"/>
          <w:color w:val="auto"/>
          <w:sz w:val="22"/>
          <w:szCs w:val="22"/>
        </w:rPr>
        <w:t>Każde zadanie należy wycenić osobno.</w:t>
      </w:r>
    </w:p>
    <w:p w14:paraId="3A106FC2" w14:textId="4A60C408" w:rsidR="00F0519C" w:rsidRPr="00F0519C" w:rsidRDefault="00F0519C" w:rsidP="00CF13D8">
      <w:pPr>
        <w:pStyle w:val="wzory-tekst"/>
        <w:numPr>
          <w:ilvl w:val="1"/>
          <w:numId w:val="5"/>
        </w:numPr>
        <w:spacing w:after="0" w:line="276" w:lineRule="auto"/>
        <w:jc w:val="both"/>
        <w:rPr>
          <w:rFonts w:ascii="Calibri" w:cs="Calibri"/>
          <w:color w:val="auto"/>
          <w:sz w:val="22"/>
          <w:szCs w:val="22"/>
        </w:rPr>
      </w:pPr>
      <w:r w:rsidRPr="00381936">
        <w:rPr>
          <w:rFonts w:ascii="Calibri" w:cs="Calibri"/>
          <w:color w:val="auto"/>
          <w:sz w:val="22"/>
          <w:szCs w:val="22"/>
          <w:u w:val="single"/>
        </w:rPr>
        <w:t>Dla zadań nr 7, 8, 9, 10, 11, 12, 13 należy zaprojektować odgałęzienia sanitarne do granicy nieruchomości zlokalizowanych w obrębie projektowanej sieci kanalizacji sanitarnej</w:t>
      </w:r>
      <w:r w:rsidRPr="00F0519C">
        <w:rPr>
          <w:rFonts w:ascii="Calibri" w:cs="Calibri"/>
          <w:color w:val="auto"/>
          <w:sz w:val="22"/>
          <w:szCs w:val="22"/>
        </w:rPr>
        <w:t>.</w:t>
      </w:r>
    </w:p>
    <w:p w14:paraId="3A6FBAEB" w14:textId="77777777" w:rsidR="00F0519C" w:rsidRPr="00F0519C" w:rsidRDefault="00F0519C" w:rsidP="004F1B50">
      <w:pPr>
        <w:pStyle w:val="wzory-tekst"/>
        <w:spacing w:after="0" w:line="276" w:lineRule="auto"/>
        <w:ind w:left="142" w:hanging="142"/>
        <w:jc w:val="both"/>
        <w:rPr>
          <w:rFonts w:ascii="Calibri" w:cs="Calibri"/>
          <w:color w:val="auto"/>
          <w:sz w:val="22"/>
          <w:szCs w:val="22"/>
        </w:rPr>
      </w:pPr>
    </w:p>
    <w:p w14:paraId="78503A79" w14:textId="2A381737" w:rsidR="00C84951" w:rsidRPr="00F0519C" w:rsidRDefault="00C84951" w:rsidP="00CF13D8">
      <w:pPr>
        <w:pStyle w:val="Default"/>
        <w:numPr>
          <w:ilvl w:val="0"/>
          <w:numId w:val="6"/>
        </w:numPr>
        <w:spacing w:line="276" w:lineRule="auto"/>
        <w:ind w:left="426" w:hanging="426"/>
        <w:jc w:val="both"/>
        <w:rPr>
          <w:rFonts w:ascii="Calibri" w:hAnsi="Calibri" w:cs="Calibri"/>
          <w:color w:val="auto"/>
          <w:sz w:val="22"/>
          <w:szCs w:val="22"/>
        </w:rPr>
      </w:pPr>
      <w:r w:rsidRPr="00F0519C">
        <w:rPr>
          <w:rFonts w:ascii="Calibri" w:hAnsi="Calibri" w:cs="Calibri"/>
          <w:b/>
          <w:bCs/>
          <w:color w:val="auto"/>
          <w:sz w:val="22"/>
          <w:szCs w:val="22"/>
        </w:rPr>
        <w:t xml:space="preserve">TERMIN REALIZACJI ZAMÓWIENIA </w:t>
      </w:r>
    </w:p>
    <w:p w14:paraId="38E03D60" w14:textId="151E44BC" w:rsidR="00E17B8F" w:rsidRPr="00AB57DB" w:rsidRDefault="00AB57DB" w:rsidP="00493108">
      <w:pPr>
        <w:pStyle w:val="wzory-tekst"/>
        <w:spacing w:after="0" w:line="276" w:lineRule="auto"/>
        <w:ind w:left="426"/>
        <w:jc w:val="both"/>
        <w:rPr>
          <w:rFonts w:ascii="Calibri" w:cs="Calibri"/>
          <w:sz w:val="22"/>
          <w:szCs w:val="22"/>
        </w:rPr>
      </w:pPr>
      <w:r w:rsidRPr="00AB57DB">
        <w:rPr>
          <w:rFonts w:ascii="Calibri" w:cs="Calibri"/>
          <w:sz w:val="22"/>
          <w:szCs w:val="22"/>
        </w:rPr>
        <w:t>Terminy</w:t>
      </w:r>
      <w:r>
        <w:rPr>
          <w:rFonts w:ascii="Calibri" w:cs="Calibri"/>
          <w:sz w:val="22"/>
          <w:szCs w:val="22"/>
        </w:rPr>
        <w:t xml:space="preserve"> realizacji poszczególnych zadań określono w pkt. II zaproszenia indywidualnie dla poszczególnych zadań. </w:t>
      </w:r>
    </w:p>
    <w:p w14:paraId="0D9F6AD0" w14:textId="77777777" w:rsidR="00C84951" w:rsidRPr="00F0519C" w:rsidRDefault="00C84951" w:rsidP="007E1E63">
      <w:pPr>
        <w:spacing w:line="276" w:lineRule="auto"/>
        <w:ind w:left="142" w:hanging="142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7D1665C" w14:textId="5B42A6CC" w:rsidR="00335210" w:rsidRPr="004F1B50" w:rsidRDefault="00697DAA" w:rsidP="00CF13D8">
      <w:pPr>
        <w:pStyle w:val="Akapitzlist"/>
        <w:numPr>
          <w:ilvl w:val="0"/>
          <w:numId w:val="6"/>
        </w:numPr>
        <w:shd w:val="clear" w:color="auto" w:fill="FFFFFF"/>
        <w:tabs>
          <w:tab w:val="left" w:pos="426"/>
        </w:tabs>
        <w:spacing w:line="276" w:lineRule="auto"/>
        <w:ind w:left="0" w:firstLine="0"/>
        <w:jc w:val="both"/>
        <w:outlineLvl w:val="2"/>
        <w:rPr>
          <w:rFonts w:ascii="Calibri" w:hAnsi="Calibri" w:cs="Calibri"/>
          <w:b/>
          <w:bCs/>
          <w:sz w:val="22"/>
          <w:szCs w:val="22"/>
        </w:rPr>
      </w:pPr>
      <w:r w:rsidRPr="004F1B50">
        <w:rPr>
          <w:rFonts w:ascii="Calibri" w:hAnsi="Calibri" w:cs="Calibri"/>
          <w:b/>
          <w:bCs/>
          <w:sz w:val="22"/>
          <w:szCs w:val="22"/>
        </w:rPr>
        <w:t>WYJAŚNIENIA TREŚCI ZAPROSZENIA</w:t>
      </w:r>
    </w:p>
    <w:p w14:paraId="7C46C1C1" w14:textId="5C4C4776" w:rsidR="004F1B50" w:rsidRPr="004F1B50" w:rsidRDefault="00335210" w:rsidP="00CF13D8">
      <w:pPr>
        <w:pStyle w:val="Akapitzlist"/>
        <w:numPr>
          <w:ilvl w:val="6"/>
          <w:numId w:val="6"/>
        </w:numPr>
        <w:shd w:val="clear" w:color="auto" w:fill="FFFFFF"/>
        <w:tabs>
          <w:tab w:val="left" w:pos="426"/>
        </w:tabs>
        <w:spacing w:line="276" w:lineRule="auto"/>
        <w:jc w:val="both"/>
        <w:outlineLvl w:val="2"/>
        <w:rPr>
          <w:rFonts w:ascii="Calibri" w:hAnsi="Calibri" w:cs="Calibri"/>
          <w:sz w:val="22"/>
          <w:szCs w:val="22"/>
        </w:rPr>
      </w:pPr>
      <w:r w:rsidRPr="004F1B50">
        <w:rPr>
          <w:rFonts w:ascii="Calibri" w:hAnsi="Calibri" w:cs="Calibri"/>
          <w:sz w:val="22"/>
          <w:szCs w:val="22"/>
        </w:rPr>
        <w:t xml:space="preserve">Wykonawca może zwrócić się do Zamawiającego z wnioskiem o wyjaśnienie treści zaproszenia </w:t>
      </w:r>
      <w:r w:rsidR="00C15B5D">
        <w:rPr>
          <w:rFonts w:ascii="Calibri" w:hAnsi="Calibri" w:cs="Calibri"/>
          <w:sz w:val="22"/>
          <w:szCs w:val="22"/>
        </w:rPr>
        <w:t xml:space="preserve">i </w:t>
      </w:r>
      <w:r w:rsidRPr="004F1B50">
        <w:rPr>
          <w:rFonts w:ascii="Calibri" w:hAnsi="Calibri" w:cs="Calibri"/>
          <w:sz w:val="22"/>
          <w:szCs w:val="22"/>
        </w:rPr>
        <w:t>załączników.</w:t>
      </w:r>
    </w:p>
    <w:p w14:paraId="3A38CC39" w14:textId="77777777" w:rsidR="004F1B50" w:rsidRDefault="00335210" w:rsidP="00CF13D8">
      <w:pPr>
        <w:pStyle w:val="Akapitzlist"/>
        <w:numPr>
          <w:ilvl w:val="6"/>
          <w:numId w:val="6"/>
        </w:numPr>
        <w:shd w:val="clear" w:color="auto" w:fill="FFFFFF"/>
        <w:tabs>
          <w:tab w:val="left" w:pos="426"/>
        </w:tabs>
        <w:spacing w:line="276" w:lineRule="auto"/>
        <w:jc w:val="both"/>
        <w:outlineLvl w:val="2"/>
        <w:rPr>
          <w:rFonts w:ascii="Calibri" w:hAnsi="Calibri" w:cs="Calibri"/>
          <w:sz w:val="22"/>
          <w:szCs w:val="22"/>
        </w:rPr>
      </w:pPr>
      <w:r w:rsidRPr="004F1B50">
        <w:rPr>
          <w:rFonts w:ascii="Calibri" w:hAnsi="Calibri" w:cs="Calibri"/>
          <w:sz w:val="22"/>
          <w:szCs w:val="22"/>
        </w:rPr>
        <w:t>Zamawiający udostępnia treść zapytań wraz z wyjaśnieniami, bez ujawniania źródła zapytania, na stronie internetowej prowadzonego postępowania.</w:t>
      </w:r>
    </w:p>
    <w:p w14:paraId="5E7C2F31" w14:textId="770C9EE6" w:rsidR="00335210" w:rsidRPr="004F1B50" w:rsidRDefault="00335210" w:rsidP="00CF13D8">
      <w:pPr>
        <w:pStyle w:val="Akapitzlist"/>
        <w:numPr>
          <w:ilvl w:val="6"/>
          <w:numId w:val="6"/>
        </w:numPr>
        <w:shd w:val="clear" w:color="auto" w:fill="FFFFFF"/>
        <w:tabs>
          <w:tab w:val="left" w:pos="426"/>
        </w:tabs>
        <w:spacing w:line="276" w:lineRule="auto"/>
        <w:jc w:val="both"/>
        <w:outlineLvl w:val="2"/>
        <w:rPr>
          <w:rFonts w:ascii="Calibri" w:hAnsi="Calibri" w:cs="Calibri"/>
          <w:sz w:val="22"/>
          <w:szCs w:val="22"/>
        </w:rPr>
      </w:pPr>
      <w:r w:rsidRPr="004F1B50">
        <w:rPr>
          <w:rFonts w:ascii="Calibri" w:hAnsi="Calibri" w:cs="Calibri"/>
          <w:sz w:val="22"/>
          <w:szCs w:val="22"/>
        </w:rPr>
        <w:t>Zamawiający nie przewiduje zorganizowania w ramach niniejszego postępowania spotkania informacyjnego dla Wykonawców.</w:t>
      </w:r>
    </w:p>
    <w:p w14:paraId="5D2B4922" w14:textId="2E75A962" w:rsidR="00F75A88" w:rsidRPr="00F0519C" w:rsidRDefault="00335210" w:rsidP="00CF13D8">
      <w:pPr>
        <w:numPr>
          <w:ilvl w:val="6"/>
          <w:numId w:val="6"/>
        </w:numPr>
        <w:shd w:val="clear" w:color="auto" w:fill="FFFFFF"/>
        <w:spacing w:line="276" w:lineRule="auto"/>
        <w:jc w:val="both"/>
        <w:outlineLvl w:val="2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 xml:space="preserve">Zamawiający udziela wyjaśnień niezwłocznie, jednak nie później niż na 2 dni przed upływem terminu składania ofert, pod </w:t>
      </w:r>
      <w:r w:rsidR="00316C0F" w:rsidRPr="00F0519C">
        <w:rPr>
          <w:rFonts w:ascii="Calibri" w:hAnsi="Calibri" w:cs="Calibri"/>
          <w:sz w:val="22"/>
          <w:szCs w:val="22"/>
        </w:rPr>
        <w:t>warunkiem,</w:t>
      </w:r>
      <w:r w:rsidRPr="00F0519C">
        <w:rPr>
          <w:rFonts w:ascii="Calibri" w:hAnsi="Calibri" w:cs="Calibri"/>
          <w:sz w:val="22"/>
          <w:szCs w:val="22"/>
        </w:rPr>
        <w:t xml:space="preserve"> że wniosek o wyjaśnienie treści zaproszenia wpłynął do Zamawiającego nie później niż na 4 dni przed upływem terminu składania ofert.</w:t>
      </w:r>
    </w:p>
    <w:p w14:paraId="60A1917D" w14:textId="755E6610" w:rsidR="00F75A88" w:rsidRPr="00F0519C" w:rsidRDefault="00335210" w:rsidP="00CF13D8">
      <w:pPr>
        <w:numPr>
          <w:ilvl w:val="6"/>
          <w:numId w:val="6"/>
        </w:numPr>
        <w:shd w:val="clear" w:color="auto" w:fill="FFFFFF"/>
        <w:spacing w:line="276" w:lineRule="auto"/>
        <w:jc w:val="both"/>
        <w:outlineLvl w:val="2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lastRenderedPageBreak/>
        <w:t xml:space="preserve">Jeżeli </w:t>
      </w:r>
      <w:r w:rsidR="00F27BF8" w:rsidRPr="00F0519C">
        <w:rPr>
          <w:rFonts w:ascii="Calibri" w:hAnsi="Calibri" w:cs="Calibri"/>
          <w:sz w:val="22"/>
          <w:szCs w:val="22"/>
        </w:rPr>
        <w:t>Z</w:t>
      </w:r>
      <w:r w:rsidRPr="00F0519C">
        <w:rPr>
          <w:rFonts w:ascii="Calibri" w:hAnsi="Calibri" w:cs="Calibri"/>
          <w:sz w:val="22"/>
          <w:szCs w:val="22"/>
        </w:rPr>
        <w:t>amawiający nie udzieli wyjaśnień w terminie, o którym mowa w ust. 4, przedłuża termin składania ofert o czas niezbędny do zapoznania się wszystkich zainteresowanych wykonawców z</w:t>
      </w:r>
      <w:r w:rsidR="00D240A1" w:rsidRPr="00F0519C">
        <w:rPr>
          <w:rFonts w:ascii="Calibri" w:hAnsi="Calibri" w:cs="Calibri"/>
          <w:sz w:val="22"/>
          <w:szCs w:val="22"/>
        </w:rPr>
        <w:t> </w:t>
      </w:r>
      <w:r w:rsidRPr="00F0519C">
        <w:rPr>
          <w:rFonts w:ascii="Calibri" w:hAnsi="Calibri" w:cs="Calibri"/>
          <w:sz w:val="22"/>
          <w:szCs w:val="22"/>
        </w:rPr>
        <w:t xml:space="preserve">wyjaśnieniami niezbędnymi do należytego przygotowania i złożenia ofert. </w:t>
      </w:r>
      <w:r w:rsidR="00C15B5D">
        <w:rPr>
          <w:rFonts w:ascii="Calibri" w:hAnsi="Calibri" w:cs="Calibri"/>
          <w:sz w:val="22"/>
          <w:szCs w:val="22"/>
        </w:rPr>
        <w:br/>
      </w:r>
      <w:r w:rsidRPr="00F0519C">
        <w:rPr>
          <w:rFonts w:ascii="Calibri" w:hAnsi="Calibri" w:cs="Calibri"/>
          <w:sz w:val="22"/>
          <w:szCs w:val="22"/>
        </w:rPr>
        <w:t xml:space="preserve">W przypadku gdy wniosek o wyjaśnienie treści </w:t>
      </w:r>
      <w:r w:rsidR="00F27BF8" w:rsidRPr="00F0519C">
        <w:rPr>
          <w:rFonts w:ascii="Calibri" w:hAnsi="Calibri" w:cs="Calibri"/>
          <w:sz w:val="22"/>
          <w:szCs w:val="22"/>
        </w:rPr>
        <w:t>zaproszenia</w:t>
      </w:r>
      <w:r w:rsidRPr="00F0519C">
        <w:rPr>
          <w:rFonts w:ascii="Calibri" w:hAnsi="Calibri" w:cs="Calibri"/>
          <w:sz w:val="22"/>
          <w:szCs w:val="22"/>
        </w:rPr>
        <w:t xml:space="preserve"> nie wpłynął w terminie, o którym mowa w ust. 4, </w:t>
      </w:r>
      <w:r w:rsidR="00F27BF8" w:rsidRPr="00F0519C">
        <w:rPr>
          <w:rFonts w:ascii="Calibri" w:hAnsi="Calibri" w:cs="Calibri"/>
          <w:sz w:val="22"/>
          <w:szCs w:val="22"/>
        </w:rPr>
        <w:t>Z</w:t>
      </w:r>
      <w:r w:rsidRPr="00F0519C">
        <w:rPr>
          <w:rFonts w:ascii="Calibri" w:hAnsi="Calibri" w:cs="Calibri"/>
          <w:sz w:val="22"/>
          <w:szCs w:val="22"/>
        </w:rPr>
        <w:t>amawiający nie ma obowiązku udzielania wyjaśnień oraz obowiązku przedłużenia terminu składania ofert.</w:t>
      </w:r>
    </w:p>
    <w:p w14:paraId="31575715" w14:textId="77777777" w:rsidR="00F75A88" w:rsidRPr="00F0519C" w:rsidRDefault="00335210" w:rsidP="00CF13D8">
      <w:pPr>
        <w:numPr>
          <w:ilvl w:val="6"/>
          <w:numId w:val="6"/>
        </w:numPr>
        <w:shd w:val="clear" w:color="auto" w:fill="FFFFFF"/>
        <w:spacing w:line="276" w:lineRule="auto"/>
        <w:jc w:val="both"/>
        <w:outlineLvl w:val="2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>Przedłużenie terminu składania ofert nie wpływa na bieg terminu składania wniosku o</w:t>
      </w:r>
      <w:r w:rsidR="00D240A1" w:rsidRPr="00F0519C">
        <w:rPr>
          <w:rFonts w:ascii="Calibri" w:hAnsi="Calibri" w:cs="Calibri"/>
          <w:sz w:val="22"/>
          <w:szCs w:val="22"/>
        </w:rPr>
        <w:t> </w:t>
      </w:r>
      <w:r w:rsidRPr="00F0519C">
        <w:rPr>
          <w:rFonts w:ascii="Calibri" w:hAnsi="Calibri" w:cs="Calibri"/>
          <w:sz w:val="22"/>
          <w:szCs w:val="22"/>
        </w:rPr>
        <w:t xml:space="preserve">wyjaśnienie treści </w:t>
      </w:r>
      <w:r w:rsidR="00F27BF8" w:rsidRPr="00F0519C">
        <w:rPr>
          <w:rFonts w:ascii="Calibri" w:hAnsi="Calibri" w:cs="Calibri"/>
          <w:sz w:val="22"/>
          <w:szCs w:val="22"/>
        </w:rPr>
        <w:t>zaproszenia</w:t>
      </w:r>
      <w:r w:rsidRPr="00F0519C">
        <w:rPr>
          <w:rFonts w:ascii="Calibri" w:hAnsi="Calibri" w:cs="Calibri"/>
          <w:sz w:val="22"/>
          <w:szCs w:val="22"/>
        </w:rPr>
        <w:t>.</w:t>
      </w:r>
    </w:p>
    <w:p w14:paraId="7EB47EF7" w14:textId="77777777" w:rsidR="00F75A88" w:rsidRPr="00F0519C" w:rsidRDefault="00335210" w:rsidP="00CF13D8">
      <w:pPr>
        <w:numPr>
          <w:ilvl w:val="6"/>
          <w:numId w:val="6"/>
        </w:numPr>
        <w:shd w:val="clear" w:color="auto" w:fill="FFFFFF"/>
        <w:spacing w:line="276" w:lineRule="auto"/>
        <w:jc w:val="both"/>
        <w:outlineLvl w:val="2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 xml:space="preserve">W uzasadnionych przypadkach Zamawiający może przed upływem terminu składania ofert zmienić treść </w:t>
      </w:r>
      <w:r w:rsidR="00F27BF8" w:rsidRPr="00F0519C">
        <w:rPr>
          <w:rFonts w:ascii="Calibri" w:hAnsi="Calibri" w:cs="Calibri"/>
          <w:sz w:val="22"/>
          <w:szCs w:val="22"/>
        </w:rPr>
        <w:t>zaproszenia</w:t>
      </w:r>
      <w:r w:rsidRPr="00F0519C">
        <w:rPr>
          <w:rFonts w:ascii="Calibri" w:hAnsi="Calibri" w:cs="Calibri"/>
          <w:sz w:val="22"/>
          <w:szCs w:val="22"/>
        </w:rPr>
        <w:t>.</w:t>
      </w:r>
    </w:p>
    <w:p w14:paraId="6D77CEBA" w14:textId="417E58BE" w:rsidR="00F75A88" w:rsidRPr="00F0519C" w:rsidRDefault="00335210" w:rsidP="00CF13D8">
      <w:pPr>
        <w:numPr>
          <w:ilvl w:val="6"/>
          <w:numId w:val="6"/>
        </w:numPr>
        <w:shd w:val="clear" w:color="auto" w:fill="FFFFFF"/>
        <w:spacing w:line="276" w:lineRule="auto"/>
        <w:jc w:val="both"/>
        <w:outlineLvl w:val="2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 xml:space="preserve">W przypadku gdy zmiana treści </w:t>
      </w:r>
      <w:r w:rsidR="00F27BF8" w:rsidRPr="00F0519C">
        <w:rPr>
          <w:rFonts w:ascii="Calibri" w:hAnsi="Calibri" w:cs="Calibri"/>
          <w:sz w:val="22"/>
          <w:szCs w:val="22"/>
        </w:rPr>
        <w:t>zaproszenia</w:t>
      </w:r>
      <w:r w:rsidRPr="00F0519C">
        <w:rPr>
          <w:rFonts w:ascii="Calibri" w:hAnsi="Calibri" w:cs="Calibri"/>
          <w:sz w:val="22"/>
          <w:szCs w:val="22"/>
        </w:rPr>
        <w:t xml:space="preserve"> jest istotna dla sporządzenia oferty lub wymaga od Wykonawców dodatkowego czasu na zapoznanie się ze zmianą treści </w:t>
      </w:r>
      <w:r w:rsidR="00F27BF8" w:rsidRPr="00F0519C">
        <w:rPr>
          <w:rFonts w:ascii="Calibri" w:hAnsi="Calibri" w:cs="Calibri"/>
          <w:sz w:val="22"/>
          <w:szCs w:val="22"/>
        </w:rPr>
        <w:t>zaproszenia</w:t>
      </w:r>
      <w:r w:rsidRPr="00F0519C">
        <w:rPr>
          <w:rFonts w:ascii="Calibri" w:hAnsi="Calibri" w:cs="Calibri"/>
          <w:sz w:val="22"/>
          <w:szCs w:val="22"/>
        </w:rPr>
        <w:t xml:space="preserve"> </w:t>
      </w:r>
      <w:r w:rsidR="00C15B5D">
        <w:rPr>
          <w:rFonts w:ascii="Calibri" w:hAnsi="Calibri" w:cs="Calibri"/>
          <w:sz w:val="22"/>
          <w:szCs w:val="22"/>
        </w:rPr>
        <w:br/>
      </w:r>
      <w:r w:rsidRPr="00F0519C">
        <w:rPr>
          <w:rFonts w:ascii="Calibri" w:hAnsi="Calibri" w:cs="Calibri"/>
          <w:sz w:val="22"/>
          <w:szCs w:val="22"/>
        </w:rPr>
        <w:t>i przygotowanie oferty, Zamawiający przedłuża termin składania ofert o czas niezbędny na ich przygotowanie.</w:t>
      </w:r>
    </w:p>
    <w:p w14:paraId="28429F4C" w14:textId="77777777" w:rsidR="00335210" w:rsidRPr="00F0519C" w:rsidRDefault="00335210" w:rsidP="00CF13D8">
      <w:pPr>
        <w:numPr>
          <w:ilvl w:val="6"/>
          <w:numId w:val="6"/>
        </w:numPr>
        <w:shd w:val="clear" w:color="auto" w:fill="FFFFFF"/>
        <w:spacing w:line="276" w:lineRule="auto"/>
        <w:jc w:val="both"/>
        <w:outlineLvl w:val="2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color w:val="000000"/>
          <w:sz w:val="22"/>
          <w:szCs w:val="22"/>
        </w:rPr>
        <w:t>Zamawiający nie przewiduje sposobu komunikowania się z Wykonawcami w inny sposób niż przy użyciu środków komunikacji elektronicznej</w:t>
      </w:r>
      <w:r w:rsidR="00F27BF8" w:rsidRPr="00F0519C">
        <w:rPr>
          <w:rFonts w:ascii="Calibri" w:hAnsi="Calibri" w:cs="Calibri"/>
          <w:color w:val="000000"/>
          <w:sz w:val="22"/>
          <w:szCs w:val="22"/>
        </w:rPr>
        <w:t xml:space="preserve">, tj. </w:t>
      </w:r>
      <w:r w:rsidR="00F27BF8" w:rsidRPr="00F0519C">
        <w:rPr>
          <w:rFonts w:ascii="Calibri" w:hAnsi="Calibri" w:cs="Calibri"/>
          <w:sz w:val="22"/>
          <w:szCs w:val="22"/>
        </w:rPr>
        <w:t xml:space="preserve">za pośrednictwem </w:t>
      </w:r>
      <w:hyperlink r:id="rId10" w:history="1">
        <w:r w:rsidR="00F27BF8" w:rsidRPr="00F0519C">
          <w:rPr>
            <w:rStyle w:val="Hipercze"/>
            <w:rFonts w:ascii="Calibri" w:hAnsi="Calibri" w:cs="Calibri"/>
            <w:sz w:val="22"/>
            <w:szCs w:val="22"/>
          </w:rPr>
          <w:t>platformazakupowa.pl</w:t>
        </w:r>
      </w:hyperlink>
      <w:r w:rsidRPr="00F0519C">
        <w:rPr>
          <w:rFonts w:ascii="Calibri" w:hAnsi="Calibri" w:cs="Calibri"/>
          <w:bCs/>
          <w:sz w:val="22"/>
          <w:szCs w:val="22"/>
        </w:rPr>
        <w:t>.</w:t>
      </w:r>
    </w:p>
    <w:p w14:paraId="1EE5E57A" w14:textId="77777777" w:rsidR="00335210" w:rsidRPr="00F0519C" w:rsidRDefault="00335210" w:rsidP="007E1E63">
      <w:pPr>
        <w:spacing w:line="276" w:lineRule="auto"/>
        <w:ind w:left="142" w:hanging="142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4A13C01" w14:textId="77777777" w:rsidR="00697DAA" w:rsidRPr="00F0519C" w:rsidRDefault="00697DAA" w:rsidP="00CF13D8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Calibri" w:hAnsi="Calibri" w:cs="Calibri"/>
          <w:b/>
          <w:bCs/>
          <w:sz w:val="22"/>
          <w:szCs w:val="22"/>
        </w:rPr>
      </w:pPr>
      <w:r w:rsidRPr="00F0519C">
        <w:rPr>
          <w:rFonts w:ascii="Calibri" w:hAnsi="Calibri" w:cs="Calibri"/>
          <w:b/>
          <w:bCs/>
          <w:sz w:val="22"/>
          <w:szCs w:val="22"/>
        </w:rPr>
        <w:t>WARUNKI UDZIAŁU W POSTĘPOWANIU</w:t>
      </w:r>
    </w:p>
    <w:p w14:paraId="6887E587" w14:textId="77777777" w:rsidR="00697DAA" w:rsidRPr="00F0519C" w:rsidRDefault="00697DAA" w:rsidP="00CF13D8">
      <w:pPr>
        <w:pStyle w:val="Default"/>
        <w:numPr>
          <w:ilvl w:val="0"/>
          <w:numId w:val="7"/>
        </w:numPr>
        <w:spacing w:line="276" w:lineRule="auto"/>
        <w:ind w:left="709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F0519C">
        <w:rPr>
          <w:rFonts w:ascii="Calibri" w:hAnsi="Calibri" w:cs="Calibri"/>
          <w:color w:val="auto"/>
          <w:sz w:val="22"/>
          <w:szCs w:val="22"/>
        </w:rPr>
        <w:t>Ofertę mogą złożyć Wykonawcy, którzy:</w:t>
      </w:r>
    </w:p>
    <w:p w14:paraId="407D4CED" w14:textId="77777777" w:rsidR="00697DAA" w:rsidRPr="00F0519C" w:rsidRDefault="00697DAA" w:rsidP="00AB57DB">
      <w:pPr>
        <w:pStyle w:val="Default"/>
        <w:numPr>
          <w:ilvl w:val="0"/>
          <w:numId w:val="14"/>
        </w:numPr>
        <w:tabs>
          <w:tab w:val="left" w:pos="993"/>
        </w:tabs>
        <w:spacing w:line="276" w:lineRule="auto"/>
        <w:ind w:left="993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F0519C">
        <w:rPr>
          <w:rFonts w:ascii="Calibri" w:hAnsi="Calibri" w:cs="Calibri"/>
          <w:color w:val="auto"/>
          <w:sz w:val="22"/>
          <w:szCs w:val="22"/>
        </w:rPr>
        <w:t>nie podlegają wykluczeniu na zasadach określonych w dokumentach postępowania,</w:t>
      </w:r>
    </w:p>
    <w:p w14:paraId="21FCF49E" w14:textId="77777777" w:rsidR="00697DAA" w:rsidRPr="00F0519C" w:rsidRDefault="00697DAA" w:rsidP="00AB57DB">
      <w:pPr>
        <w:pStyle w:val="Default"/>
        <w:numPr>
          <w:ilvl w:val="0"/>
          <w:numId w:val="14"/>
        </w:numPr>
        <w:tabs>
          <w:tab w:val="left" w:pos="993"/>
        </w:tabs>
        <w:spacing w:line="276" w:lineRule="auto"/>
        <w:ind w:left="993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F0519C">
        <w:rPr>
          <w:rFonts w:ascii="Calibri" w:hAnsi="Calibri" w:cs="Calibri"/>
          <w:color w:val="auto"/>
          <w:sz w:val="22"/>
          <w:szCs w:val="22"/>
        </w:rPr>
        <w:t>posiadają uprawnienia do wykonywania działalności lub czynności objętych postępowaniem, jeżeli przepisy prawa polskiego nakładają obowiązek posiadania takich uprawnień,</w:t>
      </w:r>
    </w:p>
    <w:p w14:paraId="0041270C" w14:textId="77777777" w:rsidR="00697DAA" w:rsidRPr="00F0519C" w:rsidRDefault="00697DAA" w:rsidP="00AB57DB">
      <w:pPr>
        <w:pStyle w:val="Default"/>
        <w:numPr>
          <w:ilvl w:val="0"/>
          <w:numId w:val="14"/>
        </w:numPr>
        <w:tabs>
          <w:tab w:val="left" w:pos="993"/>
        </w:tabs>
        <w:spacing w:line="276" w:lineRule="auto"/>
        <w:ind w:left="993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F0519C">
        <w:rPr>
          <w:rFonts w:ascii="Calibri" w:hAnsi="Calibri" w:cs="Calibri"/>
          <w:color w:val="auto"/>
          <w:sz w:val="22"/>
          <w:szCs w:val="22"/>
        </w:rPr>
        <w:t>dysponują odpowiednim doświadczeniem, kadrą i potencjałem technicznym umożliwiającym prawidłowe wykonanie przedmiotu postępowania,</w:t>
      </w:r>
    </w:p>
    <w:p w14:paraId="5E839C13" w14:textId="77777777" w:rsidR="00697DAA" w:rsidRPr="00F0519C" w:rsidRDefault="00697DAA" w:rsidP="00AB57DB">
      <w:pPr>
        <w:pStyle w:val="Default"/>
        <w:numPr>
          <w:ilvl w:val="0"/>
          <w:numId w:val="14"/>
        </w:numPr>
        <w:tabs>
          <w:tab w:val="left" w:pos="993"/>
        </w:tabs>
        <w:spacing w:line="276" w:lineRule="auto"/>
        <w:ind w:left="993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F0519C">
        <w:rPr>
          <w:rFonts w:ascii="Calibri" w:hAnsi="Calibri" w:cs="Calibri"/>
          <w:color w:val="auto"/>
          <w:sz w:val="22"/>
          <w:szCs w:val="22"/>
        </w:rPr>
        <w:t xml:space="preserve">znajdują się w sytuacji, prawnej, ekonomicznej i finansowej zapewniającej wykonanie przedmiotu postępowania, a w szczególności są </w:t>
      </w:r>
      <w:r w:rsidRPr="00F0519C">
        <w:rPr>
          <w:rFonts w:ascii="Calibri" w:hAnsi="Calibri" w:cs="Calibri"/>
          <w:sz w:val="22"/>
          <w:szCs w:val="22"/>
        </w:rPr>
        <w:t>ubezpieczeniu od odpowiedzialności cywilnej w zakresie prowadzonej działalności gospodarczej związanej z przedmiotem zamówienia na sumę gwarancyjną co najmniej</w:t>
      </w:r>
      <w:r w:rsidRPr="00F0519C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421F2D" w:rsidRPr="00F0519C">
        <w:rPr>
          <w:rFonts w:ascii="Calibri" w:hAnsi="Calibri" w:cs="Calibri"/>
          <w:sz w:val="22"/>
          <w:szCs w:val="22"/>
          <w:shd w:val="clear" w:color="auto" w:fill="FFFFFF"/>
        </w:rPr>
        <w:t>5</w:t>
      </w:r>
      <w:r w:rsidRPr="00F0519C">
        <w:rPr>
          <w:rFonts w:ascii="Calibri" w:hAnsi="Calibri" w:cs="Calibri"/>
          <w:sz w:val="22"/>
          <w:szCs w:val="22"/>
          <w:shd w:val="clear" w:color="auto" w:fill="FFFFFF"/>
        </w:rPr>
        <w:t>00.000,00 zł (</w:t>
      </w:r>
      <w:r w:rsidR="00421F2D" w:rsidRPr="00F0519C">
        <w:rPr>
          <w:rFonts w:ascii="Calibri" w:hAnsi="Calibri" w:cs="Calibri"/>
          <w:sz w:val="22"/>
          <w:szCs w:val="22"/>
          <w:shd w:val="clear" w:color="auto" w:fill="FFFFFF"/>
        </w:rPr>
        <w:t>pięćset</w:t>
      </w:r>
      <w:r w:rsidRPr="00F0519C">
        <w:rPr>
          <w:rFonts w:ascii="Calibri" w:hAnsi="Calibri" w:cs="Calibri"/>
          <w:sz w:val="22"/>
          <w:szCs w:val="22"/>
          <w:shd w:val="clear" w:color="auto" w:fill="FFFFFF"/>
        </w:rPr>
        <w:t xml:space="preserve"> tysięcy złotych),</w:t>
      </w:r>
    </w:p>
    <w:p w14:paraId="7A075EE4" w14:textId="77777777" w:rsidR="00697DAA" w:rsidRPr="00FD1706" w:rsidRDefault="00697DAA" w:rsidP="00AB57DB">
      <w:pPr>
        <w:pStyle w:val="Default"/>
        <w:spacing w:line="276" w:lineRule="auto"/>
        <w:ind w:left="709"/>
        <w:jc w:val="both"/>
        <w:rPr>
          <w:rFonts w:ascii="Calibri" w:hAnsi="Calibri" w:cs="Calibri"/>
          <w:b/>
          <w:i/>
          <w:color w:val="auto"/>
          <w:sz w:val="22"/>
          <w:szCs w:val="22"/>
        </w:rPr>
      </w:pPr>
      <w:r w:rsidRPr="00FD1706">
        <w:rPr>
          <w:rFonts w:ascii="Calibri" w:hAnsi="Calibri" w:cs="Calibri"/>
          <w:b/>
          <w:i/>
          <w:color w:val="auto"/>
          <w:sz w:val="22"/>
          <w:szCs w:val="22"/>
        </w:rPr>
        <w:t xml:space="preserve">WAŻNE: </w:t>
      </w:r>
    </w:p>
    <w:p w14:paraId="07D03ED4" w14:textId="271F3E47" w:rsidR="00697DAA" w:rsidRPr="00F0519C" w:rsidRDefault="00697DAA" w:rsidP="00493108">
      <w:pPr>
        <w:pStyle w:val="Default"/>
        <w:spacing w:line="276" w:lineRule="auto"/>
        <w:ind w:left="709"/>
        <w:jc w:val="both"/>
        <w:rPr>
          <w:rFonts w:ascii="Calibri" w:hAnsi="Calibri" w:cs="Calibri"/>
          <w:bCs/>
          <w:i/>
          <w:iCs/>
          <w:color w:val="auto"/>
          <w:sz w:val="22"/>
          <w:szCs w:val="22"/>
        </w:rPr>
      </w:pPr>
      <w:r w:rsidRPr="00FD1706">
        <w:rPr>
          <w:rFonts w:ascii="Calibri" w:hAnsi="Calibri" w:cs="Calibri"/>
          <w:i/>
          <w:sz w:val="22"/>
          <w:szCs w:val="22"/>
        </w:rPr>
        <w:t xml:space="preserve">W celu potwierdzenia spełniania warunków udziału w postępowaniu należy złożyć podpisany </w:t>
      </w:r>
      <w:r w:rsidRPr="00FD1706">
        <w:rPr>
          <w:rFonts w:ascii="Calibri" w:hAnsi="Calibri" w:cs="Calibri"/>
          <w:bCs/>
          <w:i/>
          <w:iCs/>
          <w:sz w:val="22"/>
          <w:szCs w:val="22"/>
        </w:rPr>
        <w:t>Formularz</w:t>
      </w:r>
      <w:r w:rsidRPr="00FD1706">
        <w:rPr>
          <w:rFonts w:ascii="Calibri" w:hAnsi="Calibri" w:cs="Calibri"/>
          <w:i/>
          <w:iCs/>
          <w:sz w:val="22"/>
          <w:szCs w:val="22"/>
        </w:rPr>
        <w:t xml:space="preserve">, którego wzór stanowi </w:t>
      </w:r>
      <w:r w:rsidRPr="00FD1706">
        <w:rPr>
          <w:rFonts w:ascii="Calibri" w:hAnsi="Calibri" w:cs="Calibri"/>
          <w:i/>
          <w:iCs/>
          <w:sz w:val="22"/>
          <w:szCs w:val="22"/>
          <w:u w:val="single"/>
        </w:rPr>
        <w:t>załącznik nr 2</w:t>
      </w:r>
      <w:r w:rsidRPr="00FD1706">
        <w:rPr>
          <w:rFonts w:ascii="Calibri" w:hAnsi="Calibri" w:cs="Calibri"/>
          <w:i/>
          <w:sz w:val="22"/>
          <w:szCs w:val="22"/>
        </w:rPr>
        <w:t>, gdzie zawarte zostały stosowne oświadczenia</w:t>
      </w:r>
      <w:r w:rsidRPr="00FD1706">
        <w:rPr>
          <w:rFonts w:ascii="Calibri" w:hAnsi="Calibri" w:cs="Calibri"/>
          <w:bCs/>
          <w:i/>
          <w:iCs/>
          <w:color w:val="auto"/>
          <w:sz w:val="22"/>
          <w:szCs w:val="22"/>
        </w:rPr>
        <w:t xml:space="preserve"> oraz dokumenty wskazane </w:t>
      </w:r>
      <w:r w:rsidR="00421F2D" w:rsidRPr="00FD1706">
        <w:rPr>
          <w:rFonts w:ascii="Calibri" w:hAnsi="Calibri" w:cs="Calibri"/>
          <w:bCs/>
          <w:i/>
          <w:iCs/>
          <w:color w:val="auto"/>
          <w:sz w:val="22"/>
          <w:szCs w:val="22"/>
        </w:rPr>
        <w:t>ust. VI</w:t>
      </w:r>
      <w:r w:rsidRPr="00FD1706">
        <w:rPr>
          <w:rFonts w:ascii="Calibri" w:hAnsi="Calibri" w:cs="Calibri"/>
          <w:bCs/>
          <w:i/>
          <w:iCs/>
          <w:color w:val="auto"/>
          <w:sz w:val="22"/>
          <w:szCs w:val="22"/>
        </w:rPr>
        <w:t xml:space="preserve"> poniżej.</w:t>
      </w:r>
    </w:p>
    <w:p w14:paraId="5B06F101" w14:textId="77777777" w:rsidR="00697DAA" w:rsidRPr="00F0519C" w:rsidRDefault="00697DAA" w:rsidP="007E1E63">
      <w:pPr>
        <w:spacing w:line="276" w:lineRule="auto"/>
        <w:ind w:left="142" w:hanging="142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45890BA" w14:textId="77777777" w:rsidR="00EC2D96" w:rsidRPr="00F0519C" w:rsidRDefault="00C84951" w:rsidP="00CF13D8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Calibri" w:hAnsi="Calibri" w:cs="Calibri"/>
          <w:b/>
          <w:bCs/>
          <w:sz w:val="22"/>
          <w:szCs w:val="22"/>
        </w:rPr>
      </w:pPr>
      <w:r w:rsidRPr="00F0519C">
        <w:rPr>
          <w:rFonts w:ascii="Calibri" w:hAnsi="Calibri" w:cs="Calibri"/>
          <w:b/>
          <w:bCs/>
          <w:sz w:val="22"/>
          <w:szCs w:val="22"/>
        </w:rPr>
        <w:t xml:space="preserve">ZAKRES </w:t>
      </w:r>
      <w:r w:rsidR="00335210" w:rsidRPr="00F0519C">
        <w:rPr>
          <w:rFonts w:ascii="Calibri" w:hAnsi="Calibri" w:cs="Calibri"/>
          <w:b/>
          <w:bCs/>
          <w:sz w:val="22"/>
          <w:szCs w:val="22"/>
        </w:rPr>
        <w:t>OFERTY</w:t>
      </w:r>
    </w:p>
    <w:p w14:paraId="44B4EF7C" w14:textId="41059AEB" w:rsidR="00697DAA" w:rsidRPr="00F0519C" w:rsidRDefault="00697DAA" w:rsidP="00CF13D8">
      <w:pPr>
        <w:pStyle w:val="Default"/>
        <w:numPr>
          <w:ilvl w:val="1"/>
          <w:numId w:val="6"/>
        </w:numPr>
        <w:spacing w:line="276" w:lineRule="auto"/>
        <w:ind w:left="709" w:hanging="283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F0519C">
        <w:rPr>
          <w:rFonts w:ascii="Calibri" w:hAnsi="Calibri" w:cs="Calibri"/>
          <w:bCs/>
          <w:color w:val="auto"/>
          <w:sz w:val="22"/>
          <w:szCs w:val="22"/>
        </w:rPr>
        <w:t xml:space="preserve">Obligatoryjnymi częściami składowymi </w:t>
      </w:r>
      <w:r w:rsidR="00C15B5D">
        <w:rPr>
          <w:rFonts w:ascii="Calibri" w:hAnsi="Calibri" w:cs="Calibri"/>
          <w:bCs/>
          <w:color w:val="auto"/>
          <w:sz w:val="22"/>
          <w:szCs w:val="22"/>
        </w:rPr>
        <w:t>oferty</w:t>
      </w:r>
      <w:r w:rsidRPr="00F0519C">
        <w:rPr>
          <w:rFonts w:ascii="Calibri" w:hAnsi="Calibri" w:cs="Calibri"/>
          <w:bCs/>
          <w:color w:val="auto"/>
          <w:sz w:val="22"/>
          <w:szCs w:val="22"/>
        </w:rPr>
        <w:t xml:space="preserve"> są: </w:t>
      </w:r>
    </w:p>
    <w:p w14:paraId="6C543F90" w14:textId="2B68528D" w:rsidR="00697DAA" w:rsidRPr="00F0519C" w:rsidRDefault="00697DAA" w:rsidP="00CF13D8">
      <w:pPr>
        <w:pStyle w:val="Default"/>
        <w:numPr>
          <w:ilvl w:val="0"/>
          <w:numId w:val="8"/>
        </w:numPr>
        <w:spacing w:line="276" w:lineRule="auto"/>
        <w:ind w:left="709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F0519C">
        <w:rPr>
          <w:rFonts w:ascii="Calibri" w:hAnsi="Calibri" w:cs="Calibri"/>
          <w:b/>
          <w:color w:val="auto"/>
          <w:sz w:val="22"/>
          <w:szCs w:val="22"/>
        </w:rPr>
        <w:t xml:space="preserve">wypełniony i </w:t>
      </w:r>
      <w:r w:rsidR="00F0519C" w:rsidRPr="00F0519C">
        <w:rPr>
          <w:rFonts w:ascii="Calibri" w:hAnsi="Calibri" w:cs="Calibri"/>
          <w:b/>
          <w:color w:val="auto"/>
          <w:sz w:val="22"/>
          <w:szCs w:val="22"/>
        </w:rPr>
        <w:t>podpisany „</w:t>
      </w:r>
      <w:r w:rsidRPr="00F0519C">
        <w:rPr>
          <w:rFonts w:ascii="Calibri" w:hAnsi="Calibri" w:cs="Calibri"/>
          <w:b/>
          <w:color w:val="auto"/>
          <w:sz w:val="22"/>
          <w:szCs w:val="22"/>
        </w:rPr>
        <w:t xml:space="preserve">Formularz </w:t>
      </w:r>
      <w:r w:rsidR="00C15B5D">
        <w:rPr>
          <w:rFonts w:ascii="Calibri" w:hAnsi="Calibri" w:cs="Calibri"/>
          <w:b/>
          <w:color w:val="auto"/>
          <w:sz w:val="22"/>
          <w:szCs w:val="22"/>
        </w:rPr>
        <w:t>ofertowy</w:t>
      </w:r>
      <w:r w:rsidRPr="00F0519C">
        <w:rPr>
          <w:rFonts w:ascii="Calibri" w:hAnsi="Calibri" w:cs="Calibri"/>
          <w:b/>
          <w:color w:val="auto"/>
          <w:sz w:val="22"/>
          <w:szCs w:val="22"/>
        </w:rPr>
        <w:t>”</w:t>
      </w:r>
      <w:r w:rsidRPr="00F0519C">
        <w:rPr>
          <w:rFonts w:ascii="Calibri" w:hAnsi="Calibri" w:cs="Calibri"/>
          <w:color w:val="auto"/>
          <w:sz w:val="22"/>
          <w:szCs w:val="22"/>
        </w:rPr>
        <w:t xml:space="preserve">, według wzoru stanowiącego </w:t>
      </w:r>
      <w:r w:rsidRPr="00F0519C">
        <w:rPr>
          <w:rFonts w:ascii="Calibri" w:hAnsi="Calibri" w:cs="Calibri"/>
          <w:bCs/>
          <w:color w:val="auto"/>
          <w:sz w:val="22"/>
          <w:szCs w:val="22"/>
          <w:u w:val="single"/>
        </w:rPr>
        <w:t>załącznik nr 2</w:t>
      </w:r>
      <w:r w:rsidRPr="00F0519C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C15B5D">
        <w:rPr>
          <w:rFonts w:ascii="Calibri" w:hAnsi="Calibri" w:cs="Calibri"/>
          <w:b/>
          <w:color w:val="auto"/>
          <w:sz w:val="22"/>
          <w:szCs w:val="22"/>
        </w:rPr>
        <w:br/>
      </w:r>
      <w:r w:rsidRPr="00F0519C">
        <w:rPr>
          <w:rFonts w:ascii="Calibri" w:hAnsi="Calibri" w:cs="Calibri"/>
          <w:color w:val="auto"/>
          <w:sz w:val="22"/>
          <w:szCs w:val="22"/>
        </w:rPr>
        <w:t>do niniejszego zaproszenia;</w:t>
      </w:r>
    </w:p>
    <w:p w14:paraId="77175725" w14:textId="77777777" w:rsidR="00697DAA" w:rsidRPr="00FD1706" w:rsidRDefault="00697DAA" w:rsidP="00CF13D8">
      <w:pPr>
        <w:pStyle w:val="Default"/>
        <w:numPr>
          <w:ilvl w:val="0"/>
          <w:numId w:val="8"/>
        </w:numPr>
        <w:spacing w:line="276" w:lineRule="auto"/>
        <w:ind w:left="709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F0519C">
        <w:rPr>
          <w:rFonts w:ascii="Calibri" w:hAnsi="Calibri" w:cs="Calibri"/>
          <w:b/>
          <w:bCs/>
          <w:sz w:val="22"/>
          <w:szCs w:val="22"/>
        </w:rPr>
        <w:t>kserokopia polisy</w:t>
      </w:r>
      <w:r w:rsidRPr="00F0519C">
        <w:rPr>
          <w:rFonts w:ascii="Calibri" w:hAnsi="Calibri" w:cs="Calibri"/>
          <w:bCs/>
          <w:sz w:val="22"/>
          <w:szCs w:val="22"/>
        </w:rPr>
        <w:t xml:space="preserve"> lub innego dokumentu potwierdzającego, że wykonawca jes</w:t>
      </w:r>
      <w:r w:rsidRPr="00F0519C">
        <w:rPr>
          <w:rFonts w:ascii="Calibri" w:hAnsi="Calibri" w:cs="Calibri"/>
          <w:sz w:val="22"/>
          <w:szCs w:val="22"/>
        </w:rPr>
        <w:t xml:space="preserve">t ubezpieczony od odpowiedzialności cywilnej w zakresie prowadzonej działalności gospodarczej związanej </w:t>
      </w:r>
      <w:r w:rsidRPr="00FD1706">
        <w:rPr>
          <w:rFonts w:ascii="Calibri" w:hAnsi="Calibri" w:cs="Calibri"/>
          <w:sz w:val="22"/>
          <w:szCs w:val="22"/>
        </w:rPr>
        <w:t>z</w:t>
      </w:r>
      <w:r w:rsidR="00D240A1" w:rsidRPr="00FD1706">
        <w:rPr>
          <w:rFonts w:ascii="Calibri" w:hAnsi="Calibri" w:cs="Calibri"/>
          <w:sz w:val="22"/>
          <w:szCs w:val="22"/>
        </w:rPr>
        <w:t> </w:t>
      </w:r>
      <w:r w:rsidRPr="00FD1706">
        <w:rPr>
          <w:rFonts w:ascii="Calibri" w:hAnsi="Calibri" w:cs="Calibri"/>
          <w:sz w:val="22"/>
          <w:szCs w:val="22"/>
        </w:rPr>
        <w:t>przedmiotem zamówienia na sumę gwarancyjną co najmniej</w:t>
      </w:r>
      <w:r w:rsidRPr="00FD1706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421F2D" w:rsidRPr="00FD1706">
        <w:rPr>
          <w:rFonts w:ascii="Calibri" w:hAnsi="Calibri" w:cs="Calibri"/>
          <w:sz w:val="22"/>
          <w:szCs w:val="22"/>
          <w:shd w:val="clear" w:color="auto" w:fill="FFFFFF"/>
        </w:rPr>
        <w:t>5</w:t>
      </w:r>
      <w:r w:rsidRPr="00FD1706">
        <w:rPr>
          <w:rFonts w:ascii="Calibri" w:hAnsi="Calibri" w:cs="Calibri"/>
          <w:sz w:val="22"/>
          <w:szCs w:val="22"/>
          <w:shd w:val="clear" w:color="auto" w:fill="FFFFFF"/>
        </w:rPr>
        <w:t>00.000,00 zł</w:t>
      </w:r>
      <w:r w:rsidRPr="00FD1706">
        <w:rPr>
          <w:rFonts w:ascii="Calibri" w:hAnsi="Calibri" w:cs="Calibri"/>
          <w:sz w:val="22"/>
          <w:szCs w:val="22"/>
        </w:rPr>
        <w:t xml:space="preserve"> (</w:t>
      </w:r>
      <w:r w:rsidR="00421F2D" w:rsidRPr="00FD1706">
        <w:rPr>
          <w:rFonts w:ascii="Calibri" w:hAnsi="Calibri" w:cs="Calibri"/>
          <w:sz w:val="22"/>
          <w:szCs w:val="22"/>
        </w:rPr>
        <w:t>pięćset</w:t>
      </w:r>
      <w:r w:rsidRPr="00FD1706">
        <w:rPr>
          <w:rFonts w:ascii="Calibri" w:hAnsi="Calibri" w:cs="Calibri"/>
          <w:sz w:val="22"/>
          <w:szCs w:val="22"/>
        </w:rPr>
        <w:t xml:space="preserve"> tysięcy </w:t>
      </w:r>
      <w:r w:rsidRPr="00FD1706">
        <w:rPr>
          <w:rFonts w:ascii="Calibri" w:hAnsi="Calibri" w:cs="Calibri"/>
          <w:sz w:val="22"/>
          <w:szCs w:val="22"/>
        </w:rPr>
        <w:lastRenderedPageBreak/>
        <w:t>złotych)</w:t>
      </w:r>
      <w:r w:rsidRPr="00FD1706">
        <w:rPr>
          <w:rFonts w:ascii="Calibri" w:hAnsi="Calibri" w:cs="Calibri"/>
          <w:color w:val="auto"/>
          <w:sz w:val="22"/>
          <w:szCs w:val="22"/>
        </w:rPr>
        <w:t xml:space="preserve">. </w:t>
      </w:r>
      <w:r w:rsidRPr="00FD1706">
        <w:rPr>
          <w:rFonts w:ascii="Calibri" w:hAnsi="Calibri" w:cs="Calibri"/>
          <w:color w:val="auto"/>
          <w:sz w:val="22"/>
          <w:szCs w:val="22"/>
          <w:u w:val="single"/>
        </w:rPr>
        <w:t>Wykonawca będzie zobowiązany do utrzymania polisy w całym okresie realizacji umowy</w:t>
      </w:r>
      <w:r w:rsidRPr="00FD1706">
        <w:rPr>
          <w:rFonts w:ascii="Calibri" w:hAnsi="Calibri" w:cs="Calibri"/>
          <w:color w:val="auto"/>
          <w:sz w:val="22"/>
          <w:szCs w:val="22"/>
        </w:rPr>
        <w:t>;</w:t>
      </w:r>
    </w:p>
    <w:p w14:paraId="532A06B1" w14:textId="77777777" w:rsidR="00697DAA" w:rsidRPr="00F0519C" w:rsidRDefault="00697DAA" w:rsidP="00493108">
      <w:pPr>
        <w:pStyle w:val="Default"/>
        <w:spacing w:line="276" w:lineRule="auto"/>
        <w:ind w:left="426"/>
        <w:jc w:val="both"/>
        <w:rPr>
          <w:rFonts w:ascii="Calibri" w:hAnsi="Calibri" w:cs="Calibri"/>
          <w:b/>
          <w:i/>
          <w:color w:val="auto"/>
          <w:sz w:val="22"/>
          <w:szCs w:val="22"/>
        </w:rPr>
      </w:pPr>
      <w:r w:rsidRPr="00F0519C">
        <w:rPr>
          <w:rFonts w:ascii="Calibri" w:hAnsi="Calibri" w:cs="Calibri"/>
          <w:b/>
          <w:i/>
          <w:color w:val="auto"/>
          <w:sz w:val="22"/>
          <w:szCs w:val="22"/>
        </w:rPr>
        <w:t xml:space="preserve">WAŻNE: </w:t>
      </w:r>
    </w:p>
    <w:p w14:paraId="423CCE89" w14:textId="77777777" w:rsidR="00E56C18" w:rsidRDefault="00697DAA" w:rsidP="00E56C18">
      <w:pPr>
        <w:pStyle w:val="Default"/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 w:cs="Calibri"/>
          <w:i/>
          <w:iCs/>
          <w:color w:val="auto"/>
          <w:sz w:val="22"/>
          <w:szCs w:val="22"/>
        </w:rPr>
      </w:pPr>
      <w:r w:rsidRPr="00F0519C">
        <w:rPr>
          <w:rFonts w:ascii="Calibri" w:hAnsi="Calibri" w:cs="Calibri"/>
          <w:i/>
          <w:iCs/>
          <w:color w:val="auto"/>
          <w:sz w:val="22"/>
          <w:szCs w:val="22"/>
        </w:rPr>
        <w:t>Brak ww. dokumentów będzie stanowił podstawę do odrzucenia propozycji cenowej</w:t>
      </w:r>
      <w:r w:rsidR="00E56C18">
        <w:rPr>
          <w:rFonts w:ascii="Calibri" w:hAnsi="Calibri" w:cs="Calibri"/>
          <w:i/>
          <w:iCs/>
          <w:color w:val="auto"/>
          <w:sz w:val="22"/>
          <w:szCs w:val="22"/>
        </w:rPr>
        <w:t xml:space="preserve"> </w:t>
      </w:r>
      <w:r w:rsidRPr="00F0519C">
        <w:rPr>
          <w:rFonts w:ascii="Calibri" w:hAnsi="Calibri" w:cs="Calibri"/>
          <w:i/>
          <w:iCs/>
          <w:color w:val="auto"/>
          <w:sz w:val="22"/>
          <w:szCs w:val="22"/>
        </w:rPr>
        <w:t xml:space="preserve">wykonawcy. </w:t>
      </w:r>
    </w:p>
    <w:p w14:paraId="1EC8922B" w14:textId="31CC404D" w:rsidR="00E56C18" w:rsidRPr="00FD1706" w:rsidRDefault="00E56C18" w:rsidP="00E56C18">
      <w:pPr>
        <w:pStyle w:val="Default"/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 w:cs="Calibri"/>
          <w:i/>
          <w:iCs/>
          <w:color w:val="auto"/>
          <w:sz w:val="22"/>
          <w:szCs w:val="22"/>
        </w:rPr>
      </w:pPr>
      <w:r w:rsidRPr="00FD1706">
        <w:rPr>
          <w:rFonts w:ascii="Calibri" w:hAnsi="Calibri" w:cs="Calibri"/>
          <w:i/>
          <w:color w:val="auto"/>
          <w:sz w:val="22"/>
          <w:szCs w:val="22"/>
        </w:rPr>
        <w:t xml:space="preserve">Oferta składana w formie elektronicznej musi być podpisana kwalifikowanym podpisem elektronicznym, podpisem zaufanym lub podpisem osobistym przez osoby upoważnione </w:t>
      </w:r>
      <w:r w:rsidRPr="00FD1706">
        <w:rPr>
          <w:rFonts w:ascii="Calibri" w:hAnsi="Calibri" w:cs="Calibri"/>
          <w:i/>
          <w:color w:val="auto"/>
          <w:sz w:val="22"/>
          <w:szCs w:val="22"/>
        </w:rPr>
        <w:br/>
        <w:t>do składania oświadczeń woli w imieniu Wykonawcy.</w:t>
      </w:r>
    </w:p>
    <w:p w14:paraId="253A5F04" w14:textId="77777777" w:rsidR="00E56C18" w:rsidRPr="00F0519C" w:rsidRDefault="00E56C18" w:rsidP="00493108">
      <w:pPr>
        <w:pStyle w:val="Default"/>
        <w:spacing w:line="276" w:lineRule="auto"/>
        <w:ind w:left="426"/>
        <w:jc w:val="both"/>
        <w:rPr>
          <w:rFonts w:ascii="Calibri" w:hAnsi="Calibri" w:cs="Calibri"/>
          <w:i/>
          <w:iCs/>
          <w:color w:val="auto"/>
          <w:sz w:val="22"/>
          <w:szCs w:val="22"/>
        </w:rPr>
      </w:pPr>
    </w:p>
    <w:p w14:paraId="76EECA32" w14:textId="77777777" w:rsidR="00EC2D96" w:rsidRPr="00493108" w:rsidRDefault="00335210" w:rsidP="00CF13D8">
      <w:pPr>
        <w:pStyle w:val="Default"/>
        <w:numPr>
          <w:ilvl w:val="0"/>
          <w:numId w:val="6"/>
        </w:numPr>
        <w:spacing w:line="276" w:lineRule="auto"/>
        <w:ind w:left="426" w:hanging="426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493108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Oferta</w:t>
      </w:r>
      <w:r w:rsidR="00EC2D96" w:rsidRPr="00493108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 xml:space="preserve"> </w:t>
      </w:r>
      <w:r w:rsidR="00EC2D96" w:rsidRPr="00493108">
        <w:rPr>
          <w:rFonts w:ascii="Calibri" w:hAnsi="Calibri" w:cs="Calibri"/>
          <w:b/>
          <w:bCs/>
          <w:color w:val="auto"/>
          <w:sz w:val="22"/>
          <w:szCs w:val="22"/>
        </w:rPr>
        <w:t>powinna b</w:t>
      </w:r>
      <w:r w:rsidR="00C84951" w:rsidRPr="00493108">
        <w:rPr>
          <w:rFonts w:ascii="Calibri" w:hAnsi="Calibri" w:cs="Calibri"/>
          <w:b/>
          <w:bCs/>
          <w:color w:val="auto"/>
          <w:sz w:val="22"/>
          <w:szCs w:val="22"/>
        </w:rPr>
        <w:t>yć sporządzona zgodnie z zakresem niniejszego zaproszenia</w:t>
      </w:r>
      <w:r w:rsidR="00EC2D96" w:rsidRPr="00493108">
        <w:rPr>
          <w:rFonts w:ascii="Calibri" w:hAnsi="Calibri" w:cs="Calibri"/>
          <w:b/>
          <w:bCs/>
          <w:color w:val="auto"/>
          <w:sz w:val="22"/>
          <w:szCs w:val="22"/>
        </w:rPr>
        <w:t>.</w:t>
      </w:r>
    </w:p>
    <w:p w14:paraId="41CFCBB0" w14:textId="0F81315E" w:rsidR="00EC2D96" w:rsidRPr="00493108" w:rsidRDefault="00EC2D96" w:rsidP="00CF13D8">
      <w:pPr>
        <w:pStyle w:val="Default"/>
        <w:numPr>
          <w:ilvl w:val="0"/>
          <w:numId w:val="9"/>
        </w:numPr>
        <w:tabs>
          <w:tab w:val="left" w:pos="426"/>
        </w:tabs>
        <w:spacing w:line="276" w:lineRule="auto"/>
        <w:ind w:hanging="294"/>
        <w:jc w:val="both"/>
        <w:rPr>
          <w:rFonts w:ascii="Calibri" w:hAnsi="Calibri" w:cs="Calibri"/>
          <w:color w:val="auto"/>
          <w:sz w:val="22"/>
          <w:szCs w:val="22"/>
        </w:rPr>
      </w:pPr>
      <w:r w:rsidRPr="00493108">
        <w:rPr>
          <w:rFonts w:ascii="Calibri" w:hAnsi="Calibri" w:cs="Calibri"/>
          <w:b/>
          <w:color w:val="auto"/>
          <w:sz w:val="22"/>
          <w:szCs w:val="22"/>
        </w:rPr>
        <w:t xml:space="preserve">Okres związania </w:t>
      </w:r>
      <w:r w:rsidR="00335210" w:rsidRPr="00493108">
        <w:rPr>
          <w:rFonts w:ascii="Calibri" w:hAnsi="Calibri" w:cs="Calibri"/>
          <w:b/>
          <w:color w:val="auto"/>
          <w:sz w:val="22"/>
          <w:szCs w:val="22"/>
        </w:rPr>
        <w:t>ofertą</w:t>
      </w:r>
      <w:r w:rsidRPr="00493108">
        <w:rPr>
          <w:rFonts w:ascii="Calibri" w:hAnsi="Calibri" w:cs="Calibri"/>
          <w:b/>
          <w:color w:val="auto"/>
          <w:sz w:val="22"/>
          <w:szCs w:val="22"/>
        </w:rPr>
        <w:t xml:space="preserve"> wynosi 30 dni.</w:t>
      </w:r>
      <w:r w:rsidRPr="00493108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493108">
        <w:rPr>
          <w:rFonts w:ascii="Calibri" w:hAnsi="Calibri" w:cs="Calibri"/>
          <w:color w:val="auto"/>
          <w:sz w:val="22"/>
          <w:szCs w:val="22"/>
          <w:lang w:eastAsia="ar-SA"/>
        </w:rPr>
        <w:t>Bieg terminu związania rozpoczyna się z</w:t>
      </w:r>
      <w:r w:rsidR="007F74EC" w:rsidRPr="00493108">
        <w:rPr>
          <w:rFonts w:ascii="Calibri" w:hAnsi="Calibri" w:cs="Calibri"/>
          <w:color w:val="auto"/>
          <w:sz w:val="22"/>
          <w:szCs w:val="22"/>
          <w:lang w:eastAsia="ar-SA"/>
        </w:rPr>
        <w:t> </w:t>
      </w:r>
      <w:r w:rsidRPr="00493108">
        <w:rPr>
          <w:rFonts w:ascii="Calibri" w:hAnsi="Calibri" w:cs="Calibri"/>
          <w:color w:val="auto"/>
          <w:sz w:val="22"/>
          <w:szCs w:val="22"/>
          <w:lang w:eastAsia="ar-SA"/>
        </w:rPr>
        <w:t>dniem upływu terminu ich składania.</w:t>
      </w:r>
      <w:r w:rsidRPr="00493108">
        <w:rPr>
          <w:rFonts w:ascii="Calibri" w:hAnsi="Calibri" w:cs="Calibri"/>
          <w:color w:val="auto"/>
          <w:sz w:val="22"/>
          <w:szCs w:val="22"/>
        </w:rPr>
        <w:t xml:space="preserve"> Wykonawca na wniosek Zamawiającego uprawniony jest do przedłużenia terminu związania </w:t>
      </w:r>
      <w:r w:rsidR="00335210" w:rsidRPr="00493108">
        <w:rPr>
          <w:rFonts w:ascii="Calibri" w:hAnsi="Calibri" w:cs="Calibri"/>
          <w:color w:val="auto"/>
          <w:sz w:val="22"/>
          <w:szCs w:val="22"/>
        </w:rPr>
        <w:t>ofertą</w:t>
      </w:r>
      <w:r w:rsidRPr="00493108">
        <w:rPr>
          <w:rFonts w:ascii="Calibri" w:hAnsi="Calibri" w:cs="Calibri"/>
          <w:color w:val="auto"/>
          <w:sz w:val="22"/>
          <w:szCs w:val="22"/>
        </w:rPr>
        <w:t xml:space="preserve"> w formie przewidzianej dla jej złożenia. </w:t>
      </w:r>
    </w:p>
    <w:p w14:paraId="5BC5EB96" w14:textId="77777777" w:rsidR="00EC2D96" w:rsidRPr="00493108" w:rsidRDefault="00EC2D96" w:rsidP="00CF13D8">
      <w:pPr>
        <w:pStyle w:val="Default"/>
        <w:numPr>
          <w:ilvl w:val="0"/>
          <w:numId w:val="9"/>
        </w:numPr>
        <w:spacing w:line="276" w:lineRule="auto"/>
        <w:ind w:hanging="294"/>
        <w:jc w:val="both"/>
        <w:rPr>
          <w:rFonts w:ascii="Calibri" w:hAnsi="Calibri" w:cs="Calibri"/>
          <w:color w:val="auto"/>
          <w:sz w:val="22"/>
          <w:szCs w:val="22"/>
        </w:rPr>
      </w:pPr>
      <w:r w:rsidRPr="00493108">
        <w:rPr>
          <w:rFonts w:ascii="Calibri" w:hAnsi="Calibri" w:cs="Calibri"/>
          <w:color w:val="auto"/>
          <w:sz w:val="22"/>
          <w:szCs w:val="22"/>
        </w:rPr>
        <w:t xml:space="preserve">Wykonawca może złożyć tylko jedną </w:t>
      </w:r>
      <w:r w:rsidR="00335210" w:rsidRPr="00493108">
        <w:rPr>
          <w:rFonts w:ascii="Calibri" w:hAnsi="Calibri" w:cs="Calibri"/>
          <w:color w:val="auto"/>
          <w:sz w:val="22"/>
          <w:szCs w:val="22"/>
        </w:rPr>
        <w:t>ofertę</w:t>
      </w:r>
      <w:r w:rsidRPr="00493108">
        <w:rPr>
          <w:rFonts w:ascii="Calibri" w:hAnsi="Calibri" w:cs="Calibri"/>
          <w:color w:val="auto"/>
          <w:sz w:val="22"/>
          <w:szCs w:val="22"/>
        </w:rPr>
        <w:t xml:space="preserve"> pod rygorem nieważności.</w:t>
      </w:r>
      <w:r w:rsidRPr="00493108">
        <w:rPr>
          <w:rFonts w:ascii="Calibri" w:hAnsi="Calibri" w:cs="Calibri"/>
          <w:color w:val="auto"/>
          <w:sz w:val="22"/>
          <w:szCs w:val="22"/>
          <w:lang w:eastAsia="ar-SA"/>
        </w:rPr>
        <w:t xml:space="preserve"> Złożenie przez tego samego Wykonawcę więcej niż jednej </w:t>
      </w:r>
      <w:r w:rsidR="00335210" w:rsidRPr="00493108">
        <w:rPr>
          <w:rFonts w:ascii="Calibri" w:hAnsi="Calibri" w:cs="Calibri"/>
          <w:color w:val="auto"/>
          <w:sz w:val="22"/>
          <w:szCs w:val="22"/>
          <w:lang w:eastAsia="ar-SA"/>
        </w:rPr>
        <w:t>oferty</w:t>
      </w:r>
      <w:r w:rsidRPr="00493108">
        <w:rPr>
          <w:rFonts w:ascii="Calibri" w:hAnsi="Calibri" w:cs="Calibri"/>
          <w:color w:val="auto"/>
          <w:sz w:val="22"/>
          <w:szCs w:val="22"/>
          <w:lang w:eastAsia="ar-SA"/>
        </w:rPr>
        <w:t xml:space="preserve"> spowoduje odrzucenie wszystkich złożonych przez niego </w:t>
      </w:r>
      <w:r w:rsidR="00335210" w:rsidRPr="00493108">
        <w:rPr>
          <w:rFonts w:ascii="Calibri" w:hAnsi="Calibri" w:cs="Calibri"/>
          <w:color w:val="auto"/>
          <w:sz w:val="22"/>
          <w:szCs w:val="22"/>
          <w:lang w:eastAsia="ar-SA"/>
        </w:rPr>
        <w:t>ofert</w:t>
      </w:r>
      <w:r w:rsidRPr="00493108">
        <w:rPr>
          <w:rFonts w:ascii="Calibri" w:hAnsi="Calibri" w:cs="Calibri"/>
          <w:color w:val="auto"/>
          <w:sz w:val="22"/>
          <w:szCs w:val="22"/>
          <w:lang w:eastAsia="ar-SA"/>
        </w:rPr>
        <w:t>.</w:t>
      </w:r>
    </w:p>
    <w:p w14:paraId="52EBD2BA" w14:textId="77777777" w:rsidR="00EC2D96" w:rsidRPr="00493108" w:rsidRDefault="00335210" w:rsidP="00CF13D8">
      <w:pPr>
        <w:pStyle w:val="Default"/>
        <w:numPr>
          <w:ilvl w:val="0"/>
          <w:numId w:val="9"/>
        </w:numPr>
        <w:spacing w:line="276" w:lineRule="auto"/>
        <w:ind w:hanging="294"/>
        <w:jc w:val="both"/>
        <w:rPr>
          <w:rFonts w:ascii="Calibri" w:hAnsi="Calibri" w:cs="Calibri"/>
          <w:color w:val="auto"/>
          <w:sz w:val="22"/>
          <w:szCs w:val="22"/>
        </w:rPr>
      </w:pPr>
      <w:r w:rsidRPr="00493108">
        <w:rPr>
          <w:rFonts w:ascii="Calibri" w:hAnsi="Calibri" w:cs="Calibri"/>
          <w:color w:val="auto"/>
          <w:sz w:val="22"/>
          <w:szCs w:val="22"/>
          <w:lang w:eastAsia="ar-SA"/>
        </w:rPr>
        <w:t>Oferta</w:t>
      </w:r>
      <w:r w:rsidR="00EC2D96" w:rsidRPr="00493108">
        <w:rPr>
          <w:rFonts w:ascii="Calibri" w:hAnsi="Calibri" w:cs="Calibri"/>
          <w:color w:val="auto"/>
          <w:sz w:val="22"/>
          <w:szCs w:val="22"/>
        </w:rPr>
        <w:t xml:space="preserve"> musi być podpisana przez osobę/y upoważnioną/e do reprezentowania Wykonawcy, zgodnie z aktualnym odpisem z właściwego rejestru przedsiębiorców w</w:t>
      </w:r>
      <w:r w:rsidR="00F75A88" w:rsidRPr="00493108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EC2D96" w:rsidRPr="00493108">
        <w:rPr>
          <w:rFonts w:ascii="Calibri" w:hAnsi="Calibri" w:cs="Calibri"/>
          <w:color w:val="auto"/>
          <w:sz w:val="22"/>
          <w:szCs w:val="22"/>
        </w:rPr>
        <w:t>Krajowym Rejestrze Sądowym (KRS) albo zaświadczeniem z Centralnej Ewidencji i</w:t>
      </w:r>
      <w:r w:rsidR="0063496A" w:rsidRPr="00493108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EC2D96" w:rsidRPr="00493108">
        <w:rPr>
          <w:rFonts w:ascii="Calibri" w:hAnsi="Calibri" w:cs="Calibri"/>
          <w:color w:val="auto"/>
          <w:sz w:val="22"/>
          <w:szCs w:val="22"/>
        </w:rPr>
        <w:t>Informacji o Działalności Gospodarczej (CEIDG) lub udzielonym pełnomocnictwem. W</w:t>
      </w:r>
      <w:r w:rsidR="0063496A" w:rsidRPr="00493108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EC2D96" w:rsidRPr="00493108">
        <w:rPr>
          <w:rFonts w:ascii="Calibri" w:hAnsi="Calibri" w:cs="Calibri"/>
          <w:color w:val="auto"/>
          <w:sz w:val="22"/>
          <w:szCs w:val="22"/>
        </w:rPr>
        <w:t xml:space="preserve">przypadku pełnomocnika, Zamawiający wymaga załączenia do </w:t>
      </w:r>
      <w:r w:rsidRPr="00493108">
        <w:rPr>
          <w:rFonts w:ascii="Calibri" w:hAnsi="Calibri" w:cs="Calibri"/>
          <w:color w:val="auto"/>
          <w:sz w:val="22"/>
          <w:szCs w:val="22"/>
          <w:lang w:eastAsia="ar-SA"/>
        </w:rPr>
        <w:t>oferty</w:t>
      </w:r>
      <w:r w:rsidR="00EC2D96" w:rsidRPr="00493108">
        <w:rPr>
          <w:rFonts w:ascii="Calibri" w:hAnsi="Calibri" w:cs="Calibri"/>
          <w:color w:val="auto"/>
          <w:sz w:val="22"/>
          <w:szCs w:val="22"/>
        </w:rPr>
        <w:t xml:space="preserve"> dokumentu pełnomocnictwa, z którego treści wynikać będzie, że osoba w nim wskazana jest upoważniona do dokonywania czynności w</w:t>
      </w:r>
      <w:r w:rsidR="0063496A" w:rsidRPr="00493108">
        <w:rPr>
          <w:rFonts w:ascii="Calibri" w:hAnsi="Calibri" w:cs="Calibri"/>
          <w:color w:val="auto"/>
          <w:sz w:val="22"/>
          <w:szCs w:val="22"/>
        </w:rPr>
        <w:t> </w:t>
      </w:r>
      <w:r w:rsidR="00EC2D96" w:rsidRPr="00493108">
        <w:rPr>
          <w:rFonts w:ascii="Calibri" w:hAnsi="Calibri" w:cs="Calibri"/>
          <w:color w:val="auto"/>
          <w:sz w:val="22"/>
          <w:szCs w:val="22"/>
        </w:rPr>
        <w:t>postępowaniu. Dokument pełnomocnictwa należy złożyć w oryginale lub kopii potwierdzonej za zgodność z</w:t>
      </w:r>
      <w:r w:rsidR="00F75A88" w:rsidRPr="00493108">
        <w:rPr>
          <w:rFonts w:ascii="Calibri" w:hAnsi="Calibri" w:cs="Calibri"/>
          <w:color w:val="auto"/>
          <w:sz w:val="22"/>
          <w:szCs w:val="22"/>
        </w:rPr>
        <w:t> </w:t>
      </w:r>
      <w:r w:rsidR="00EC2D96" w:rsidRPr="00493108">
        <w:rPr>
          <w:rFonts w:ascii="Calibri" w:hAnsi="Calibri" w:cs="Calibri"/>
          <w:color w:val="auto"/>
          <w:sz w:val="22"/>
          <w:szCs w:val="22"/>
        </w:rPr>
        <w:t>oryginałem.</w:t>
      </w:r>
    </w:p>
    <w:p w14:paraId="3BFFFF5D" w14:textId="77777777" w:rsidR="00EC2D96" w:rsidRPr="00493108" w:rsidRDefault="00EC2D96" w:rsidP="00CF13D8">
      <w:pPr>
        <w:pStyle w:val="Tekstpodstawowywcity"/>
        <w:numPr>
          <w:ilvl w:val="0"/>
          <w:numId w:val="9"/>
        </w:numPr>
        <w:spacing w:after="0" w:line="276" w:lineRule="auto"/>
        <w:ind w:hanging="294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493108">
        <w:rPr>
          <w:rFonts w:ascii="Calibri" w:hAnsi="Calibri" w:cs="Calibri"/>
          <w:sz w:val="22"/>
          <w:szCs w:val="22"/>
        </w:rPr>
        <w:t xml:space="preserve">Złożenie </w:t>
      </w:r>
      <w:r w:rsidR="00335210" w:rsidRPr="00493108">
        <w:rPr>
          <w:rFonts w:ascii="Calibri" w:hAnsi="Calibri" w:cs="Calibri"/>
          <w:sz w:val="22"/>
          <w:szCs w:val="22"/>
          <w:lang w:eastAsia="ar-SA"/>
        </w:rPr>
        <w:t>oferty</w:t>
      </w:r>
      <w:r w:rsidRPr="00493108">
        <w:rPr>
          <w:rFonts w:ascii="Calibri" w:hAnsi="Calibri" w:cs="Calibri"/>
          <w:sz w:val="22"/>
          <w:szCs w:val="22"/>
        </w:rPr>
        <w:t xml:space="preserve"> przez Wykonawcę jest jednoznaczne z akceptacją przez niego zawartych</w:t>
      </w:r>
      <w:r w:rsidR="00421F2D" w:rsidRPr="00493108">
        <w:rPr>
          <w:rFonts w:ascii="Calibri" w:hAnsi="Calibri" w:cs="Calibri"/>
          <w:sz w:val="22"/>
          <w:szCs w:val="22"/>
        </w:rPr>
        <w:t xml:space="preserve"> </w:t>
      </w:r>
      <w:r w:rsidRPr="00493108">
        <w:rPr>
          <w:rFonts w:ascii="Calibri" w:hAnsi="Calibri" w:cs="Calibri"/>
          <w:sz w:val="22"/>
          <w:szCs w:val="22"/>
        </w:rPr>
        <w:t>w zaproszeniu warunków</w:t>
      </w:r>
      <w:r w:rsidRPr="00493108">
        <w:rPr>
          <w:rFonts w:ascii="Calibri" w:hAnsi="Calibri" w:cs="Calibri"/>
          <w:bCs/>
          <w:sz w:val="22"/>
          <w:szCs w:val="22"/>
        </w:rPr>
        <w:t xml:space="preserve">. </w:t>
      </w:r>
    </w:p>
    <w:p w14:paraId="66F46BCC" w14:textId="77777777" w:rsidR="00EC2D96" w:rsidRPr="00493108" w:rsidRDefault="00EC2D96" w:rsidP="00CF13D8">
      <w:pPr>
        <w:pStyle w:val="Tekstpodstawowywcity"/>
        <w:numPr>
          <w:ilvl w:val="0"/>
          <w:numId w:val="9"/>
        </w:numPr>
        <w:spacing w:after="0" w:line="276" w:lineRule="auto"/>
        <w:ind w:hanging="294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493108">
        <w:rPr>
          <w:rFonts w:ascii="Calibri" w:hAnsi="Calibri" w:cs="Calibri"/>
          <w:bCs/>
          <w:sz w:val="22"/>
          <w:szCs w:val="22"/>
        </w:rPr>
        <w:t xml:space="preserve">Wykonawca </w:t>
      </w:r>
      <w:r w:rsidRPr="00493108">
        <w:rPr>
          <w:rFonts w:ascii="Calibri" w:hAnsi="Calibri" w:cs="Calibri"/>
          <w:sz w:val="22"/>
          <w:szCs w:val="22"/>
        </w:rPr>
        <w:t xml:space="preserve">ponosi wszelkie koszty związane z przygotowaniem i złożeniem </w:t>
      </w:r>
      <w:r w:rsidR="00335210" w:rsidRPr="00493108">
        <w:rPr>
          <w:rFonts w:ascii="Calibri" w:hAnsi="Calibri" w:cs="Calibri"/>
          <w:sz w:val="22"/>
          <w:szCs w:val="22"/>
          <w:lang w:eastAsia="ar-SA"/>
        </w:rPr>
        <w:t>oferty</w:t>
      </w:r>
      <w:r w:rsidRPr="00493108">
        <w:rPr>
          <w:rFonts w:ascii="Calibri" w:hAnsi="Calibri" w:cs="Calibri"/>
          <w:sz w:val="22"/>
          <w:szCs w:val="22"/>
        </w:rPr>
        <w:t>.</w:t>
      </w:r>
    </w:p>
    <w:p w14:paraId="49D86938" w14:textId="77777777" w:rsidR="00EC2D96" w:rsidRPr="00493108" w:rsidRDefault="00335210" w:rsidP="00CF13D8">
      <w:pPr>
        <w:pStyle w:val="Default"/>
        <w:numPr>
          <w:ilvl w:val="0"/>
          <w:numId w:val="9"/>
        </w:numPr>
        <w:spacing w:line="276" w:lineRule="auto"/>
        <w:ind w:hanging="294"/>
        <w:jc w:val="both"/>
        <w:rPr>
          <w:rFonts w:ascii="Calibri" w:hAnsi="Calibri" w:cs="Calibri"/>
          <w:color w:val="auto"/>
          <w:sz w:val="22"/>
          <w:szCs w:val="22"/>
        </w:rPr>
      </w:pPr>
      <w:r w:rsidRPr="00493108">
        <w:rPr>
          <w:rFonts w:ascii="Calibri" w:hAnsi="Calibri" w:cs="Calibri"/>
          <w:color w:val="auto"/>
          <w:sz w:val="22"/>
          <w:szCs w:val="22"/>
        </w:rPr>
        <w:t>O</w:t>
      </w:r>
      <w:r w:rsidRPr="00493108">
        <w:rPr>
          <w:rFonts w:ascii="Calibri" w:hAnsi="Calibri" w:cs="Calibri"/>
          <w:color w:val="auto"/>
          <w:sz w:val="22"/>
          <w:szCs w:val="22"/>
          <w:lang w:eastAsia="ar-SA"/>
        </w:rPr>
        <w:t>ferta</w:t>
      </w:r>
      <w:r w:rsidR="00EC2D96" w:rsidRPr="00493108">
        <w:rPr>
          <w:rFonts w:ascii="Calibri" w:hAnsi="Calibri" w:cs="Calibri"/>
          <w:color w:val="auto"/>
          <w:sz w:val="22"/>
          <w:szCs w:val="22"/>
        </w:rPr>
        <w:t xml:space="preserve"> winna być sporządzona w języku polskim. </w:t>
      </w:r>
    </w:p>
    <w:p w14:paraId="0E4969B4" w14:textId="77777777" w:rsidR="00EC2D96" w:rsidRPr="00493108" w:rsidRDefault="00EC2D96" w:rsidP="00CF13D8">
      <w:pPr>
        <w:pStyle w:val="Default"/>
        <w:numPr>
          <w:ilvl w:val="0"/>
          <w:numId w:val="9"/>
        </w:numPr>
        <w:spacing w:line="276" w:lineRule="auto"/>
        <w:ind w:hanging="294"/>
        <w:jc w:val="both"/>
        <w:rPr>
          <w:rFonts w:ascii="Calibri" w:hAnsi="Calibri" w:cs="Calibri"/>
          <w:color w:val="auto"/>
          <w:sz w:val="22"/>
          <w:szCs w:val="22"/>
        </w:rPr>
      </w:pPr>
      <w:r w:rsidRPr="00493108">
        <w:rPr>
          <w:rFonts w:ascii="Calibri" w:hAnsi="Calibri" w:cs="Calibri"/>
          <w:color w:val="auto"/>
          <w:sz w:val="22"/>
          <w:szCs w:val="22"/>
        </w:rPr>
        <w:t xml:space="preserve">Poprawki winny być naniesione czytelnie oraz opatrzone podpisem osoby uprawnionej. </w:t>
      </w:r>
    </w:p>
    <w:p w14:paraId="3168E87F" w14:textId="77777777" w:rsidR="00EC2D96" w:rsidRPr="00F0519C" w:rsidRDefault="00EC2D96" w:rsidP="00CF13D8">
      <w:pPr>
        <w:pStyle w:val="Tekstpodstawowywcity"/>
        <w:numPr>
          <w:ilvl w:val="0"/>
          <w:numId w:val="9"/>
        </w:numPr>
        <w:spacing w:after="0" w:line="276" w:lineRule="auto"/>
        <w:ind w:hanging="294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493108">
        <w:rPr>
          <w:rFonts w:ascii="Calibri" w:hAnsi="Calibri" w:cs="Calibri"/>
          <w:sz w:val="22"/>
          <w:szCs w:val="22"/>
        </w:rPr>
        <w:t xml:space="preserve">Wykonawca może wprowadzić zmiany lub wycofać złożoną przez siebie </w:t>
      </w:r>
      <w:r w:rsidR="00335210" w:rsidRPr="00493108">
        <w:rPr>
          <w:rFonts w:ascii="Calibri" w:hAnsi="Calibri" w:cs="Calibri"/>
          <w:sz w:val="22"/>
          <w:szCs w:val="22"/>
          <w:lang w:eastAsia="ar-SA"/>
        </w:rPr>
        <w:t>ofertę</w:t>
      </w:r>
      <w:r w:rsidRPr="00493108">
        <w:rPr>
          <w:rFonts w:ascii="Calibri" w:hAnsi="Calibri" w:cs="Calibri"/>
          <w:sz w:val="22"/>
          <w:szCs w:val="22"/>
        </w:rPr>
        <w:t xml:space="preserve"> pod warunkiem,</w:t>
      </w:r>
      <w:r w:rsidRPr="00F0519C">
        <w:rPr>
          <w:rFonts w:ascii="Calibri" w:hAnsi="Calibri" w:cs="Calibri"/>
          <w:sz w:val="22"/>
          <w:szCs w:val="22"/>
        </w:rPr>
        <w:t xml:space="preserve"> że Zamawiający otrzyma pisemne powiadomienie o wprowadzeniu zmian lub wycofaniu przed upływem terminu wyznaczonego do składania </w:t>
      </w:r>
      <w:r w:rsidR="00335210" w:rsidRPr="00F0519C">
        <w:rPr>
          <w:rFonts w:ascii="Calibri" w:hAnsi="Calibri" w:cs="Calibri"/>
          <w:sz w:val="22"/>
          <w:szCs w:val="22"/>
          <w:lang w:eastAsia="ar-SA"/>
        </w:rPr>
        <w:t>ofert</w:t>
      </w:r>
      <w:r w:rsidRPr="00F0519C">
        <w:rPr>
          <w:rFonts w:ascii="Calibri" w:hAnsi="Calibri" w:cs="Calibri"/>
          <w:sz w:val="22"/>
          <w:szCs w:val="22"/>
        </w:rPr>
        <w:t>.</w:t>
      </w:r>
    </w:p>
    <w:p w14:paraId="772F622B" w14:textId="77777777" w:rsidR="00D240A1" w:rsidRPr="00F0519C" w:rsidRDefault="00D240A1" w:rsidP="00493108">
      <w:pPr>
        <w:pStyle w:val="Default"/>
        <w:spacing w:line="276" w:lineRule="auto"/>
        <w:ind w:left="426" w:hanging="426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FD60860" w14:textId="77777777" w:rsidR="00EC2D96" w:rsidRPr="00F0519C" w:rsidRDefault="00EC2D96" w:rsidP="00CF13D8">
      <w:pPr>
        <w:pStyle w:val="Default"/>
        <w:numPr>
          <w:ilvl w:val="0"/>
          <w:numId w:val="6"/>
        </w:numPr>
        <w:spacing w:line="276" w:lineRule="auto"/>
        <w:ind w:left="426" w:hanging="426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F0519C">
        <w:rPr>
          <w:rFonts w:ascii="Calibri" w:hAnsi="Calibri" w:cs="Calibri"/>
          <w:b/>
          <w:bCs/>
          <w:color w:val="auto"/>
          <w:sz w:val="22"/>
          <w:szCs w:val="22"/>
        </w:rPr>
        <w:t>TERMIN I SPOSÓB ZŁOŻENIA INFORMACJI CENOWYCH</w:t>
      </w:r>
    </w:p>
    <w:p w14:paraId="6C93D2A9" w14:textId="492E02AB" w:rsidR="00493108" w:rsidRPr="00FD1706" w:rsidRDefault="00EC2D96" w:rsidP="00CF13D8">
      <w:pPr>
        <w:pStyle w:val="Default"/>
        <w:numPr>
          <w:ilvl w:val="1"/>
          <w:numId w:val="6"/>
        </w:numPr>
        <w:spacing w:line="276" w:lineRule="auto"/>
        <w:ind w:left="709" w:hanging="283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FD1706">
        <w:rPr>
          <w:rFonts w:ascii="Calibri" w:hAnsi="Calibri" w:cs="Calibri"/>
          <w:color w:val="auto"/>
          <w:sz w:val="22"/>
          <w:szCs w:val="22"/>
        </w:rPr>
        <w:t xml:space="preserve">Termin na złożenie </w:t>
      </w:r>
      <w:r w:rsidR="00F27BF8" w:rsidRPr="00FD1706">
        <w:rPr>
          <w:rFonts w:ascii="Calibri" w:hAnsi="Calibri" w:cs="Calibri"/>
          <w:color w:val="auto"/>
          <w:sz w:val="22"/>
          <w:szCs w:val="22"/>
        </w:rPr>
        <w:t>ofert</w:t>
      </w:r>
      <w:r w:rsidRPr="00FD1706">
        <w:rPr>
          <w:rFonts w:ascii="Calibri" w:hAnsi="Calibri" w:cs="Calibri"/>
          <w:color w:val="auto"/>
          <w:sz w:val="22"/>
          <w:szCs w:val="22"/>
        </w:rPr>
        <w:t xml:space="preserve"> upływa w dniu: </w:t>
      </w:r>
      <w:r w:rsidR="00E56C18" w:rsidRPr="00FD1706">
        <w:rPr>
          <w:rFonts w:ascii="Calibri" w:hAnsi="Calibri" w:cs="Calibri"/>
          <w:b/>
          <w:bCs/>
          <w:color w:val="auto"/>
          <w:sz w:val="22"/>
          <w:szCs w:val="22"/>
        </w:rPr>
        <w:t>10</w:t>
      </w:r>
      <w:r w:rsidR="00B6504C" w:rsidRPr="00FD1706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 w:rsidR="00FD1706" w:rsidRPr="00FD1706">
        <w:rPr>
          <w:rFonts w:ascii="Calibri" w:hAnsi="Calibri" w:cs="Calibri"/>
          <w:b/>
          <w:bCs/>
          <w:color w:val="auto"/>
          <w:sz w:val="22"/>
          <w:szCs w:val="22"/>
        </w:rPr>
        <w:t xml:space="preserve">kwietnia </w:t>
      </w:r>
      <w:r w:rsidRPr="00FD1706">
        <w:rPr>
          <w:rFonts w:ascii="Calibri" w:hAnsi="Calibri" w:cs="Calibri"/>
          <w:b/>
          <w:bCs/>
          <w:color w:val="auto"/>
          <w:sz w:val="22"/>
          <w:szCs w:val="22"/>
        </w:rPr>
        <w:t>202</w:t>
      </w:r>
      <w:r w:rsidR="00FD1706" w:rsidRPr="00FD1706">
        <w:rPr>
          <w:rFonts w:ascii="Calibri" w:hAnsi="Calibri" w:cs="Calibri"/>
          <w:b/>
          <w:bCs/>
          <w:color w:val="auto"/>
          <w:sz w:val="22"/>
          <w:szCs w:val="22"/>
        </w:rPr>
        <w:t>6</w:t>
      </w:r>
      <w:r w:rsidRPr="00FD1706">
        <w:rPr>
          <w:rFonts w:ascii="Calibri" w:hAnsi="Calibri" w:cs="Calibri"/>
          <w:b/>
          <w:bCs/>
          <w:color w:val="auto"/>
          <w:sz w:val="22"/>
          <w:szCs w:val="22"/>
        </w:rPr>
        <w:t xml:space="preserve"> roku o godzinie </w:t>
      </w:r>
      <w:r w:rsidR="00335210" w:rsidRPr="00FD1706">
        <w:rPr>
          <w:rFonts w:ascii="Calibri" w:hAnsi="Calibri" w:cs="Calibri"/>
          <w:b/>
          <w:bCs/>
          <w:color w:val="auto"/>
          <w:sz w:val="22"/>
          <w:szCs w:val="22"/>
        </w:rPr>
        <w:t>1</w:t>
      </w:r>
      <w:r w:rsidR="0012461B" w:rsidRPr="00FD1706">
        <w:rPr>
          <w:rFonts w:ascii="Calibri" w:hAnsi="Calibri" w:cs="Calibri"/>
          <w:b/>
          <w:bCs/>
          <w:color w:val="auto"/>
          <w:sz w:val="22"/>
          <w:szCs w:val="22"/>
        </w:rPr>
        <w:t>0</w:t>
      </w:r>
      <w:r w:rsidR="00AB2AF0" w:rsidRPr="00FD1706">
        <w:rPr>
          <w:rFonts w:ascii="Calibri" w:hAnsi="Calibri" w:cs="Calibri"/>
          <w:b/>
          <w:bCs/>
          <w:color w:val="auto"/>
          <w:sz w:val="22"/>
          <w:szCs w:val="22"/>
        </w:rPr>
        <w:t>:00.</w:t>
      </w:r>
      <w:r w:rsidRPr="00FD1706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</w:p>
    <w:p w14:paraId="4C677584" w14:textId="0C63D29F" w:rsidR="00AB2AF0" w:rsidRPr="00493108" w:rsidRDefault="00F27BF8" w:rsidP="00CF13D8">
      <w:pPr>
        <w:pStyle w:val="Default"/>
        <w:numPr>
          <w:ilvl w:val="1"/>
          <w:numId w:val="6"/>
        </w:numPr>
        <w:spacing w:line="276" w:lineRule="auto"/>
        <w:ind w:left="709" w:hanging="283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493108">
        <w:rPr>
          <w:rFonts w:ascii="Calibri" w:hAnsi="Calibri" w:cs="Calibri"/>
          <w:bCs/>
          <w:color w:val="auto"/>
          <w:sz w:val="22"/>
          <w:szCs w:val="22"/>
        </w:rPr>
        <w:t xml:space="preserve">Ofertę należy złożyć za </w:t>
      </w:r>
      <w:r w:rsidRPr="00493108">
        <w:rPr>
          <w:rFonts w:ascii="Calibri" w:hAnsi="Calibri" w:cs="Calibri"/>
          <w:sz w:val="22"/>
          <w:szCs w:val="22"/>
        </w:rPr>
        <w:t>pośrednictwem</w:t>
      </w:r>
      <w:r w:rsidR="00AB2AF0" w:rsidRPr="00493108">
        <w:rPr>
          <w:rFonts w:ascii="Calibri" w:hAnsi="Calibri" w:cs="Calibri"/>
          <w:sz w:val="22"/>
          <w:szCs w:val="22"/>
        </w:rPr>
        <w:t xml:space="preserve"> platform</w:t>
      </w:r>
      <w:r w:rsidRPr="00493108">
        <w:rPr>
          <w:rFonts w:ascii="Calibri" w:hAnsi="Calibri" w:cs="Calibri"/>
          <w:sz w:val="22"/>
          <w:szCs w:val="22"/>
        </w:rPr>
        <w:t>y</w:t>
      </w:r>
      <w:r w:rsidR="00AB2AF0" w:rsidRPr="00493108">
        <w:rPr>
          <w:rFonts w:ascii="Calibri" w:hAnsi="Calibri" w:cs="Calibri"/>
          <w:sz w:val="22"/>
          <w:szCs w:val="22"/>
        </w:rPr>
        <w:t xml:space="preserve"> zakupowej pod adresem</w:t>
      </w:r>
      <w:r w:rsidR="009E396E" w:rsidRPr="00493108">
        <w:rPr>
          <w:rFonts w:ascii="Calibri" w:hAnsi="Calibri" w:cs="Calibri"/>
          <w:sz w:val="22"/>
          <w:szCs w:val="22"/>
        </w:rPr>
        <w:t xml:space="preserve"> prowadzonego postępowania</w:t>
      </w:r>
      <w:r w:rsidR="00AB2AF0" w:rsidRPr="00493108">
        <w:rPr>
          <w:rFonts w:ascii="Calibri" w:hAnsi="Calibri" w:cs="Calibri"/>
          <w:sz w:val="22"/>
          <w:szCs w:val="22"/>
        </w:rPr>
        <w:t>:</w:t>
      </w:r>
      <w:r w:rsidRPr="00493108">
        <w:rPr>
          <w:rFonts w:ascii="Calibri" w:hAnsi="Calibri" w:cs="Calibri"/>
          <w:sz w:val="22"/>
          <w:szCs w:val="22"/>
        </w:rPr>
        <w:t xml:space="preserve"> </w:t>
      </w:r>
      <w:hyperlink r:id="rId11" w:history="1">
        <w:r w:rsidR="00055713" w:rsidRPr="00493108">
          <w:rPr>
            <w:rStyle w:val="Hipercze"/>
            <w:rFonts w:ascii="Calibri" w:hAnsi="Calibri" w:cs="Calibri"/>
            <w:sz w:val="22"/>
            <w:szCs w:val="22"/>
          </w:rPr>
          <w:t>https://platformazakupowa.pl/pn/wodociagi_sroda</w:t>
        </w:r>
      </w:hyperlink>
      <w:r w:rsidR="00AB2AF0" w:rsidRPr="00493108">
        <w:rPr>
          <w:rFonts w:ascii="Calibri" w:hAnsi="Calibri" w:cs="Calibri"/>
          <w:sz w:val="22"/>
          <w:szCs w:val="22"/>
        </w:rPr>
        <w:t xml:space="preserve"> </w:t>
      </w:r>
    </w:p>
    <w:p w14:paraId="38142F28" w14:textId="2F1F6A62" w:rsidR="00EC2D96" w:rsidRPr="00F0519C" w:rsidRDefault="00EC2D96" w:rsidP="00493108">
      <w:pPr>
        <w:pStyle w:val="Default"/>
        <w:spacing w:line="276" w:lineRule="auto"/>
        <w:ind w:left="426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F0519C">
        <w:rPr>
          <w:rFonts w:ascii="Calibri" w:hAnsi="Calibri" w:cs="Calibri"/>
          <w:b/>
          <w:color w:val="auto"/>
          <w:sz w:val="22"/>
          <w:szCs w:val="22"/>
        </w:rPr>
        <w:t>WAŻNE:</w:t>
      </w:r>
    </w:p>
    <w:p w14:paraId="7961ED8A" w14:textId="2862F6B0" w:rsidR="00EC2D96" w:rsidRPr="00F0519C" w:rsidRDefault="00E56C18" w:rsidP="00493108">
      <w:pPr>
        <w:pStyle w:val="Default"/>
        <w:spacing w:line="276" w:lineRule="auto"/>
        <w:ind w:left="426"/>
        <w:jc w:val="both"/>
        <w:rPr>
          <w:rFonts w:ascii="Calibri" w:hAnsi="Calibri" w:cs="Calibri"/>
          <w:b/>
          <w:bCs/>
          <w:i/>
          <w:color w:val="auto"/>
          <w:sz w:val="22"/>
          <w:szCs w:val="22"/>
        </w:rPr>
      </w:pPr>
      <w:r w:rsidRPr="00FD1706">
        <w:rPr>
          <w:rFonts w:ascii="Calibri" w:hAnsi="Calibri" w:cs="Calibri"/>
          <w:i/>
          <w:color w:val="auto"/>
          <w:sz w:val="22"/>
          <w:szCs w:val="22"/>
        </w:rPr>
        <w:t>Oferta</w:t>
      </w:r>
      <w:r w:rsidR="00EC2D96" w:rsidRPr="00FD1706">
        <w:rPr>
          <w:rFonts w:ascii="Calibri" w:hAnsi="Calibri" w:cs="Calibri"/>
          <w:i/>
          <w:color w:val="auto"/>
          <w:sz w:val="22"/>
          <w:szCs w:val="22"/>
        </w:rPr>
        <w:t xml:space="preserve"> składana w formie elektronicznej musi być podpisana kwalifikowanym podpisem elektronicznym, podpisem zaufanym lub podpisem osobistym przez osoby upoważnione do składania oświadczeń woli w imieniu Wykonawcy.</w:t>
      </w:r>
    </w:p>
    <w:p w14:paraId="3CE2C96F" w14:textId="77777777" w:rsidR="00EC2D96" w:rsidRPr="00F0519C" w:rsidRDefault="00EC2D96" w:rsidP="00493108">
      <w:pPr>
        <w:pStyle w:val="Default"/>
        <w:spacing w:line="276" w:lineRule="auto"/>
        <w:ind w:left="426" w:hanging="426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3567C5E" w14:textId="77777777" w:rsidR="00302DEB" w:rsidRPr="00F0519C" w:rsidRDefault="00302DEB" w:rsidP="00CF13D8">
      <w:pPr>
        <w:pStyle w:val="Default"/>
        <w:numPr>
          <w:ilvl w:val="0"/>
          <w:numId w:val="6"/>
        </w:numPr>
        <w:spacing w:line="276" w:lineRule="auto"/>
        <w:ind w:left="426" w:hanging="426"/>
        <w:jc w:val="both"/>
        <w:rPr>
          <w:rFonts w:ascii="Calibri" w:hAnsi="Calibri" w:cs="Calibri"/>
          <w:b/>
          <w:bCs/>
          <w:sz w:val="22"/>
          <w:szCs w:val="22"/>
        </w:rPr>
      </w:pPr>
      <w:r w:rsidRPr="00F0519C">
        <w:rPr>
          <w:rFonts w:ascii="Calibri" w:hAnsi="Calibri" w:cs="Calibri"/>
          <w:b/>
          <w:sz w:val="22"/>
          <w:szCs w:val="22"/>
        </w:rPr>
        <w:lastRenderedPageBreak/>
        <w:t>OPIS SPOSOBU OBLICZENIA CENY</w:t>
      </w:r>
    </w:p>
    <w:p w14:paraId="07EE0236" w14:textId="5728F5FF" w:rsidR="00302DEB" w:rsidRPr="00F0519C" w:rsidRDefault="00302DEB" w:rsidP="00CF13D8">
      <w:pPr>
        <w:pStyle w:val="Tekstpodstawowywcity"/>
        <w:numPr>
          <w:ilvl w:val="0"/>
          <w:numId w:val="10"/>
        </w:numPr>
        <w:spacing w:after="0"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>Wykonawca jest zobowiązany do podania cen netto i brutto za wykonanie</w:t>
      </w:r>
      <w:r w:rsidR="0042367D">
        <w:rPr>
          <w:rFonts w:ascii="Calibri" w:hAnsi="Calibri" w:cs="Calibri"/>
          <w:sz w:val="22"/>
          <w:szCs w:val="22"/>
        </w:rPr>
        <w:t xml:space="preserve"> każdego </w:t>
      </w:r>
      <w:r w:rsidR="0042367D">
        <w:rPr>
          <w:rFonts w:ascii="Calibri" w:hAnsi="Calibri" w:cs="Calibri"/>
          <w:sz w:val="22"/>
          <w:szCs w:val="22"/>
        </w:rPr>
        <w:br/>
        <w:t xml:space="preserve">z poszczególnych, na które składa ofertę, a objętego </w:t>
      </w:r>
      <w:r w:rsidRPr="00F0519C">
        <w:rPr>
          <w:rFonts w:ascii="Calibri" w:hAnsi="Calibri" w:cs="Calibri"/>
          <w:sz w:val="22"/>
          <w:szCs w:val="22"/>
        </w:rPr>
        <w:t>przedmiot</w:t>
      </w:r>
      <w:r w:rsidR="0042367D">
        <w:rPr>
          <w:rFonts w:ascii="Calibri" w:hAnsi="Calibri" w:cs="Calibri"/>
          <w:sz w:val="22"/>
          <w:szCs w:val="22"/>
        </w:rPr>
        <w:t>em</w:t>
      </w:r>
      <w:r w:rsidRPr="00F0519C">
        <w:rPr>
          <w:rFonts w:ascii="Calibri" w:hAnsi="Calibri" w:cs="Calibri"/>
          <w:sz w:val="22"/>
          <w:szCs w:val="22"/>
        </w:rPr>
        <w:t xml:space="preserve"> </w:t>
      </w:r>
      <w:r w:rsidR="00E56C18">
        <w:rPr>
          <w:rFonts w:ascii="Calibri" w:hAnsi="Calibri" w:cs="Calibri"/>
          <w:sz w:val="22"/>
          <w:szCs w:val="22"/>
        </w:rPr>
        <w:t>postępowania, na warunkach</w:t>
      </w:r>
      <w:r w:rsidRPr="00F0519C">
        <w:rPr>
          <w:rFonts w:ascii="Calibri" w:hAnsi="Calibri" w:cs="Calibri"/>
          <w:sz w:val="22"/>
          <w:szCs w:val="22"/>
        </w:rPr>
        <w:t xml:space="preserve"> wynikają</w:t>
      </w:r>
      <w:r w:rsidR="0042367D">
        <w:rPr>
          <w:rFonts w:ascii="Calibri" w:hAnsi="Calibri" w:cs="Calibri"/>
          <w:sz w:val="22"/>
          <w:szCs w:val="22"/>
        </w:rPr>
        <w:t>cy</w:t>
      </w:r>
      <w:r w:rsidRPr="00F0519C">
        <w:rPr>
          <w:rFonts w:ascii="Calibri" w:hAnsi="Calibri" w:cs="Calibri"/>
          <w:sz w:val="22"/>
          <w:szCs w:val="22"/>
        </w:rPr>
        <w:t>c</w:t>
      </w:r>
      <w:r w:rsidR="00E56C18">
        <w:rPr>
          <w:rFonts w:ascii="Calibri" w:hAnsi="Calibri" w:cs="Calibri"/>
          <w:sz w:val="22"/>
          <w:szCs w:val="22"/>
        </w:rPr>
        <w:t>h</w:t>
      </w:r>
      <w:r w:rsidRPr="00F0519C">
        <w:rPr>
          <w:rFonts w:ascii="Calibri" w:hAnsi="Calibri" w:cs="Calibri"/>
          <w:sz w:val="22"/>
          <w:szCs w:val="22"/>
        </w:rPr>
        <w:t xml:space="preserve"> z niniejszego zaproszenia</w:t>
      </w:r>
      <w:r w:rsidR="00252DDA" w:rsidRPr="00F0519C">
        <w:rPr>
          <w:rFonts w:ascii="Calibri" w:hAnsi="Calibri" w:cs="Calibri"/>
          <w:sz w:val="22"/>
          <w:szCs w:val="22"/>
        </w:rPr>
        <w:t xml:space="preserve"> – zgodnie ze wzorem „Formularza </w:t>
      </w:r>
      <w:r w:rsidR="00E56C18">
        <w:rPr>
          <w:rFonts w:ascii="Calibri" w:hAnsi="Calibri" w:cs="Calibri"/>
          <w:sz w:val="22"/>
          <w:szCs w:val="22"/>
        </w:rPr>
        <w:t>ofertowego</w:t>
      </w:r>
      <w:r w:rsidR="00252DDA" w:rsidRPr="00F0519C">
        <w:rPr>
          <w:rFonts w:ascii="Calibri" w:hAnsi="Calibri" w:cs="Calibri"/>
          <w:sz w:val="22"/>
          <w:szCs w:val="22"/>
        </w:rPr>
        <w:t>” stanowiącego załącznik nr 2</w:t>
      </w:r>
      <w:r w:rsidRPr="00F0519C">
        <w:rPr>
          <w:rFonts w:ascii="Calibri" w:hAnsi="Calibri" w:cs="Calibri"/>
          <w:sz w:val="22"/>
          <w:szCs w:val="22"/>
        </w:rPr>
        <w:t xml:space="preserve">. </w:t>
      </w:r>
    </w:p>
    <w:p w14:paraId="50D77FD9" w14:textId="67030D2F" w:rsidR="00302DEB" w:rsidRPr="00AB57DB" w:rsidRDefault="00302DEB" w:rsidP="00AB57DB">
      <w:pPr>
        <w:widowControl w:val="0"/>
        <w:numPr>
          <w:ilvl w:val="0"/>
          <w:numId w:val="10"/>
        </w:numPr>
        <w:suppressAutoHyphens/>
        <w:spacing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>Cenę należy rozumieć jako cenę w rozumieniu art. 3 ust. 1 pkt 1 i 2 ustawy z dnia 9 maja 2014</w:t>
      </w:r>
      <w:r w:rsidR="00AB57DB">
        <w:rPr>
          <w:rFonts w:ascii="Calibri" w:hAnsi="Calibri" w:cs="Calibri"/>
          <w:sz w:val="22"/>
          <w:szCs w:val="22"/>
        </w:rPr>
        <w:t> </w:t>
      </w:r>
      <w:r w:rsidRPr="00AB57DB">
        <w:rPr>
          <w:rFonts w:ascii="Calibri" w:hAnsi="Calibri" w:cs="Calibri"/>
          <w:sz w:val="22"/>
          <w:szCs w:val="22"/>
        </w:rPr>
        <w:t>r. o</w:t>
      </w:r>
      <w:r w:rsidR="00F75A88" w:rsidRPr="00AB57DB">
        <w:rPr>
          <w:rFonts w:ascii="Calibri" w:hAnsi="Calibri" w:cs="Calibri"/>
          <w:sz w:val="22"/>
          <w:szCs w:val="22"/>
        </w:rPr>
        <w:t> </w:t>
      </w:r>
      <w:r w:rsidRPr="00AB57DB">
        <w:rPr>
          <w:rFonts w:ascii="Calibri" w:hAnsi="Calibri" w:cs="Calibri"/>
          <w:sz w:val="22"/>
          <w:szCs w:val="22"/>
        </w:rPr>
        <w:t xml:space="preserve">informowaniu o cenach towarów i usług (Dz.U. z 2023 r. poz. 168 ze zm.). </w:t>
      </w:r>
    </w:p>
    <w:p w14:paraId="76508471" w14:textId="06C52FBA" w:rsidR="00302DEB" w:rsidRPr="00F0519C" w:rsidRDefault="00302DEB" w:rsidP="00CF13D8">
      <w:pPr>
        <w:pStyle w:val="Tekstpodstawowywcity"/>
        <w:numPr>
          <w:ilvl w:val="0"/>
          <w:numId w:val="10"/>
        </w:numPr>
        <w:spacing w:after="0"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bCs/>
          <w:sz w:val="22"/>
          <w:szCs w:val="22"/>
        </w:rPr>
        <w:t xml:space="preserve">Podane cena jest ceną ryczałtową i stanowi maksymalne możliwe </w:t>
      </w:r>
      <w:r w:rsidRPr="00F0519C">
        <w:rPr>
          <w:rFonts w:ascii="Calibri" w:hAnsi="Calibri" w:cs="Calibri"/>
          <w:sz w:val="22"/>
          <w:szCs w:val="22"/>
        </w:rPr>
        <w:t xml:space="preserve">wynagrodzenie Wykonawcy za wykonanie przedmiotu </w:t>
      </w:r>
      <w:r w:rsidR="00E56C18">
        <w:rPr>
          <w:rFonts w:ascii="Calibri" w:hAnsi="Calibri" w:cs="Calibri"/>
          <w:sz w:val="22"/>
          <w:szCs w:val="22"/>
        </w:rPr>
        <w:t>postępowania</w:t>
      </w:r>
      <w:r w:rsidRPr="00F0519C">
        <w:rPr>
          <w:rFonts w:ascii="Calibri" w:hAnsi="Calibri" w:cs="Calibri"/>
          <w:bCs/>
          <w:sz w:val="22"/>
          <w:szCs w:val="22"/>
        </w:rPr>
        <w:t xml:space="preserve">. </w:t>
      </w:r>
    </w:p>
    <w:p w14:paraId="09F5D060" w14:textId="0AE973E3" w:rsidR="00302DEB" w:rsidRPr="00F0519C" w:rsidRDefault="00302DEB" w:rsidP="00CF13D8">
      <w:pPr>
        <w:pStyle w:val="Tekstpodstawowywcity"/>
        <w:numPr>
          <w:ilvl w:val="0"/>
          <w:numId w:val="10"/>
        </w:numPr>
        <w:spacing w:after="0"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 xml:space="preserve">Cena zawarta w </w:t>
      </w:r>
      <w:r w:rsidR="00E56C18">
        <w:rPr>
          <w:rFonts w:ascii="Calibri" w:hAnsi="Calibri" w:cs="Calibri"/>
          <w:sz w:val="22"/>
          <w:szCs w:val="22"/>
        </w:rPr>
        <w:t>ofercie</w:t>
      </w:r>
      <w:r w:rsidRPr="00F0519C">
        <w:rPr>
          <w:rFonts w:ascii="Calibri" w:hAnsi="Calibri" w:cs="Calibri"/>
          <w:sz w:val="22"/>
          <w:szCs w:val="22"/>
        </w:rPr>
        <w:t xml:space="preserve"> ustalona przez Wykonawcę winna zawierać wszystkie koszty związane z realizacją zamówienia,</w:t>
      </w:r>
      <w:r w:rsidR="00E56C18">
        <w:rPr>
          <w:rFonts w:ascii="Calibri" w:hAnsi="Calibri" w:cs="Calibri"/>
          <w:sz w:val="22"/>
          <w:szCs w:val="22"/>
        </w:rPr>
        <w:t xml:space="preserve"> w tym</w:t>
      </w:r>
      <w:r w:rsidRPr="00F0519C">
        <w:rPr>
          <w:rFonts w:ascii="Calibri" w:hAnsi="Calibri" w:cs="Calibri"/>
          <w:sz w:val="22"/>
          <w:szCs w:val="22"/>
        </w:rPr>
        <w:t xml:space="preserve"> </w:t>
      </w:r>
      <w:r w:rsidR="00E56C18">
        <w:rPr>
          <w:rFonts w:ascii="Calibri" w:hAnsi="Calibri" w:cs="Calibri"/>
          <w:sz w:val="22"/>
          <w:szCs w:val="22"/>
        </w:rPr>
        <w:t xml:space="preserve">koszty pracownicze, transportu, </w:t>
      </w:r>
      <w:r w:rsidRPr="00F0519C">
        <w:rPr>
          <w:rFonts w:ascii="Calibri" w:hAnsi="Calibri" w:cs="Calibri"/>
          <w:sz w:val="22"/>
          <w:szCs w:val="22"/>
        </w:rPr>
        <w:t xml:space="preserve">materiałów i urządzeń koniecznych do wykonania przedmiotu postępowania, w tym podatki i inne powstałe po stronie wykonawcy z tytułu realizacji przedmiotu postępowania. </w:t>
      </w:r>
    </w:p>
    <w:p w14:paraId="3647A6F3" w14:textId="09C47016" w:rsidR="00302DEB" w:rsidRPr="00F0519C" w:rsidRDefault="00302DEB" w:rsidP="00CF13D8">
      <w:pPr>
        <w:widowControl w:val="0"/>
        <w:numPr>
          <w:ilvl w:val="0"/>
          <w:numId w:val="10"/>
        </w:numPr>
        <w:suppressAutoHyphens/>
        <w:spacing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 xml:space="preserve">Niedoszacowanie, pominięcie oraz brak rozpoznania zakresu przedmiotu </w:t>
      </w:r>
      <w:r w:rsidR="00E56C18">
        <w:rPr>
          <w:rFonts w:ascii="Calibri" w:hAnsi="Calibri" w:cs="Calibri"/>
          <w:sz w:val="22"/>
          <w:szCs w:val="22"/>
        </w:rPr>
        <w:t>postępowania</w:t>
      </w:r>
      <w:r w:rsidRPr="00F0519C">
        <w:rPr>
          <w:rFonts w:ascii="Calibri" w:hAnsi="Calibri" w:cs="Calibri"/>
          <w:sz w:val="22"/>
          <w:szCs w:val="22"/>
        </w:rPr>
        <w:t xml:space="preserve"> nie może być podstawą do żądania zmiany wynagrodzenia.</w:t>
      </w:r>
    </w:p>
    <w:p w14:paraId="75DC9B54" w14:textId="77777777" w:rsidR="00302DEB" w:rsidRPr="00F0519C" w:rsidRDefault="00302DEB" w:rsidP="00CF13D8">
      <w:pPr>
        <w:widowControl w:val="0"/>
        <w:numPr>
          <w:ilvl w:val="0"/>
          <w:numId w:val="10"/>
        </w:numPr>
        <w:suppressAutoHyphens/>
        <w:spacing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>Prawidłowe ustalenie stawki podatku VAT należy do obowiązków Wykonawcy. Należy przyjąć obowiązującą na dzień składania ofert stawkę podatku VAT, ustaloną zgodnie z ustawą z dnia 11</w:t>
      </w:r>
      <w:r w:rsidR="00F75A88" w:rsidRPr="00F0519C">
        <w:rPr>
          <w:rFonts w:ascii="Calibri" w:hAnsi="Calibri" w:cs="Calibri"/>
          <w:sz w:val="22"/>
          <w:szCs w:val="22"/>
        </w:rPr>
        <w:t> </w:t>
      </w:r>
      <w:r w:rsidRPr="00F0519C">
        <w:rPr>
          <w:rFonts w:ascii="Calibri" w:hAnsi="Calibri" w:cs="Calibri"/>
          <w:sz w:val="22"/>
          <w:szCs w:val="22"/>
        </w:rPr>
        <w:t>marca 2004 r. o podatku od towarów i usług (tj. Dz. U. z 2024 r., poz. 361 ze zm.)</w:t>
      </w:r>
    </w:p>
    <w:p w14:paraId="2B3FEAAA" w14:textId="77777777" w:rsidR="00302DEB" w:rsidRPr="00F0519C" w:rsidRDefault="00302DEB" w:rsidP="00CF13D8">
      <w:pPr>
        <w:pStyle w:val="Tekstpodstawowywcity"/>
        <w:numPr>
          <w:ilvl w:val="0"/>
          <w:numId w:val="10"/>
        </w:numPr>
        <w:spacing w:after="0"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>Cena podana w ofercie jest ceną ostateczną i wyczerpującą wszelkie należności Wykonawcy wobec Zamawiającego związane z realizacją przedmiotu postępowania.</w:t>
      </w:r>
    </w:p>
    <w:p w14:paraId="4E1A4D0E" w14:textId="77777777" w:rsidR="00302DEB" w:rsidRPr="00F0519C" w:rsidRDefault="00302DEB" w:rsidP="00CF13D8">
      <w:pPr>
        <w:pStyle w:val="Tekstpodstawowywcity"/>
        <w:numPr>
          <w:ilvl w:val="0"/>
          <w:numId w:val="10"/>
        </w:numPr>
        <w:spacing w:after="0"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>Podane ceny powinna być wyrażona w złotych polskich (PLN) z dokładnością do dwóch miejsc po przecinku, po dokonaniu ewentualnych zaokrągleń według zasad matematycznych.</w:t>
      </w:r>
      <w:r w:rsidRPr="00F0519C">
        <w:rPr>
          <w:rFonts w:ascii="Calibri" w:hAnsi="Calibri" w:cs="Calibri"/>
          <w:bCs/>
          <w:sz w:val="22"/>
          <w:szCs w:val="22"/>
        </w:rPr>
        <w:t xml:space="preserve"> Zaokrąglenie następuje w ten sposób, że jeżeli trzecia liczba po przecinku: jest mniejsza niż 5 – liczbę tę pomija się; jest równa lub większa 5 – drugą liczbę po przecinku zaokrągla się o jeden w górę.</w:t>
      </w:r>
    </w:p>
    <w:p w14:paraId="620AEEFF" w14:textId="77777777" w:rsidR="00302DEB" w:rsidRPr="00F0519C" w:rsidRDefault="00302DEB" w:rsidP="00CF13D8">
      <w:pPr>
        <w:pStyle w:val="Tekstpodstawowywcity"/>
        <w:numPr>
          <w:ilvl w:val="0"/>
          <w:numId w:val="10"/>
        </w:numPr>
        <w:spacing w:after="0"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 xml:space="preserve">Zamawiający nie przewiduje rozliczeń w walucie obcej. </w:t>
      </w:r>
    </w:p>
    <w:p w14:paraId="587F8F77" w14:textId="71BF75FE" w:rsidR="00302DEB" w:rsidRPr="00F0519C" w:rsidRDefault="00302DEB" w:rsidP="00CF13D8">
      <w:pPr>
        <w:pStyle w:val="Tekstpodstawowywcity"/>
        <w:numPr>
          <w:ilvl w:val="0"/>
          <w:numId w:val="10"/>
        </w:numPr>
        <w:spacing w:after="0"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 xml:space="preserve">Wyliczona cena brutto zawarta w złożonej </w:t>
      </w:r>
      <w:r w:rsidR="00E56C18">
        <w:rPr>
          <w:rFonts w:ascii="Calibri" w:hAnsi="Calibri" w:cs="Calibri"/>
          <w:sz w:val="22"/>
          <w:szCs w:val="22"/>
        </w:rPr>
        <w:t>ofercie</w:t>
      </w:r>
      <w:r w:rsidRPr="00F0519C">
        <w:rPr>
          <w:rFonts w:ascii="Calibri" w:hAnsi="Calibri" w:cs="Calibri"/>
          <w:sz w:val="22"/>
          <w:szCs w:val="22"/>
        </w:rPr>
        <w:t xml:space="preserve"> będzie służyć do porównania złożonych </w:t>
      </w:r>
      <w:r w:rsidR="00E56C18">
        <w:rPr>
          <w:rFonts w:ascii="Calibri" w:hAnsi="Calibri" w:cs="Calibri"/>
          <w:sz w:val="22"/>
          <w:szCs w:val="22"/>
        </w:rPr>
        <w:t>ofert</w:t>
      </w:r>
      <w:r w:rsidRPr="00F0519C">
        <w:rPr>
          <w:rFonts w:ascii="Calibri" w:hAnsi="Calibri" w:cs="Calibri"/>
          <w:sz w:val="22"/>
          <w:szCs w:val="22"/>
        </w:rPr>
        <w:t xml:space="preserve"> i do rozliczenia w trakcie realizacji zamówienia.</w:t>
      </w:r>
    </w:p>
    <w:p w14:paraId="30AFB879" w14:textId="77777777" w:rsidR="00F27BF8" w:rsidRPr="00F0519C" w:rsidRDefault="00F27BF8" w:rsidP="00493108">
      <w:pPr>
        <w:pStyle w:val="Default"/>
        <w:spacing w:line="276" w:lineRule="auto"/>
        <w:ind w:left="426" w:hanging="426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044D78A" w14:textId="77777777" w:rsidR="00302DEB" w:rsidRPr="00F0519C" w:rsidRDefault="00302DEB" w:rsidP="00CF13D8">
      <w:pPr>
        <w:pStyle w:val="Default"/>
        <w:numPr>
          <w:ilvl w:val="0"/>
          <w:numId w:val="6"/>
        </w:numPr>
        <w:spacing w:line="276" w:lineRule="auto"/>
        <w:ind w:left="426" w:hanging="426"/>
        <w:jc w:val="both"/>
        <w:rPr>
          <w:rFonts w:ascii="Calibri" w:hAnsi="Calibri" w:cs="Calibri"/>
          <w:b/>
          <w:bCs/>
          <w:sz w:val="22"/>
          <w:szCs w:val="22"/>
        </w:rPr>
      </w:pPr>
      <w:r w:rsidRPr="00F0519C">
        <w:rPr>
          <w:rFonts w:ascii="Calibri" w:hAnsi="Calibri" w:cs="Calibri"/>
          <w:b/>
          <w:sz w:val="22"/>
          <w:szCs w:val="22"/>
        </w:rPr>
        <w:t>KRYTERIA OCENY I WYBORU</w:t>
      </w:r>
      <w:r w:rsidRPr="00F0519C">
        <w:rPr>
          <w:rFonts w:ascii="Calibri" w:hAnsi="Calibri" w:cs="Calibri"/>
          <w:sz w:val="22"/>
          <w:szCs w:val="22"/>
        </w:rPr>
        <w:t xml:space="preserve"> </w:t>
      </w:r>
    </w:p>
    <w:p w14:paraId="4C0DC451" w14:textId="77777777" w:rsidR="00302DEB" w:rsidRPr="00F0519C" w:rsidRDefault="00302DEB" w:rsidP="00CF13D8">
      <w:pPr>
        <w:pStyle w:val="Default"/>
        <w:numPr>
          <w:ilvl w:val="0"/>
          <w:numId w:val="11"/>
        </w:numPr>
        <w:spacing w:line="276" w:lineRule="auto"/>
        <w:ind w:hanging="294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F0519C">
        <w:rPr>
          <w:rFonts w:ascii="Calibri" w:hAnsi="Calibri" w:cs="Calibri"/>
          <w:color w:val="auto"/>
          <w:sz w:val="22"/>
          <w:szCs w:val="22"/>
        </w:rPr>
        <w:t>Ocenie zostaną poddane oferty Wykonawców, którzy nie podlegają wykluczeniu, a złożone przez nich oferty nie zostały odrzucone.</w:t>
      </w:r>
    </w:p>
    <w:p w14:paraId="47312294" w14:textId="1F20C014" w:rsidR="00302DEB" w:rsidRPr="00F0519C" w:rsidRDefault="00302DEB" w:rsidP="00CF13D8">
      <w:pPr>
        <w:pStyle w:val="Default"/>
        <w:numPr>
          <w:ilvl w:val="0"/>
          <w:numId w:val="11"/>
        </w:numPr>
        <w:spacing w:line="276" w:lineRule="auto"/>
        <w:ind w:hanging="294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F0519C">
        <w:rPr>
          <w:rFonts w:ascii="Calibri" w:eastAsia="Times New Roman" w:hAnsi="Calibri" w:cs="Calibri"/>
          <w:color w:val="auto"/>
          <w:sz w:val="22"/>
          <w:szCs w:val="22"/>
        </w:rPr>
        <w:t>Zamawiający oceni i porówna tylko te oferty, które odpowiadają treści i wymogom niniejszego zaproszenia.</w:t>
      </w:r>
    </w:p>
    <w:p w14:paraId="430868B9" w14:textId="0C89D0A1" w:rsidR="00302DEB" w:rsidRPr="00F0519C" w:rsidRDefault="00302DEB" w:rsidP="00CF13D8">
      <w:pPr>
        <w:pStyle w:val="Default"/>
        <w:numPr>
          <w:ilvl w:val="0"/>
          <w:numId w:val="11"/>
        </w:numPr>
        <w:spacing w:line="276" w:lineRule="auto"/>
        <w:ind w:hanging="294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F0519C">
        <w:rPr>
          <w:rFonts w:ascii="Calibri" w:hAnsi="Calibri" w:cs="Calibri"/>
          <w:color w:val="auto"/>
          <w:sz w:val="22"/>
          <w:szCs w:val="22"/>
        </w:rPr>
        <w:t xml:space="preserve">Zamawiający wybierze ofertę najkorzystniejszą </w:t>
      </w:r>
      <w:r w:rsidR="0042367D">
        <w:rPr>
          <w:rFonts w:ascii="Calibri" w:hAnsi="Calibri" w:cs="Calibri"/>
          <w:color w:val="auto"/>
          <w:sz w:val="22"/>
          <w:szCs w:val="22"/>
        </w:rPr>
        <w:t xml:space="preserve">złożoną nadane zadanie </w:t>
      </w:r>
      <w:r w:rsidRPr="00F0519C">
        <w:rPr>
          <w:rFonts w:ascii="Calibri" w:hAnsi="Calibri" w:cs="Calibri"/>
          <w:color w:val="auto"/>
          <w:sz w:val="22"/>
          <w:szCs w:val="22"/>
        </w:rPr>
        <w:t>wyłącznie na podstawie ustalonych kryteriów oceny.</w:t>
      </w:r>
    </w:p>
    <w:p w14:paraId="6D3EEA2F" w14:textId="77777777" w:rsidR="00302DEB" w:rsidRPr="00F0519C" w:rsidRDefault="00302DEB" w:rsidP="00CF13D8">
      <w:pPr>
        <w:pStyle w:val="Default"/>
        <w:numPr>
          <w:ilvl w:val="0"/>
          <w:numId w:val="11"/>
        </w:numPr>
        <w:spacing w:line="276" w:lineRule="auto"/>
        <w:ind w:hanging="294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F0519C">
        <w:rPr>
          <w:rFonts w:ascii="Calibri" w:hAnsi="Calibri" w:cs="Calibri"/>
          <w:bCs/>
          <w:color w:val="auto"/>
          <w:sz w:val="22"/>
          <w:szCs w:val="22"/>
        </w:rPr>
        <w:t>Przy ocenie ofert</w:t>
      </w:r>
      <w:r w:rsidRPr="00F0519C">
        <w:rPr>
          <w:rFonts w:ascii="Calibri" w:hAnsi="Calibri" w:cs="Calibri"/>
          <w:color w:val="auto"/>
          <w:sz w:val="22"/>
          <w:szCs w:val="22"/>
        </w:rPr>
        <w:t xml:space="preserve"> Zamawiający będzie kierował się kryterium: </w:t>
      </w:r>
    </w:p>
    <w:p w14:paraId="3801475F" w14:textId="77777777" w:rsidR="00302DEB" w:rsidRPr="00F0519C" w:rsidRDefault="00302DEB" w:rsidP="00493108">
      <w:pPr>
        <w:pStyle w:val="Default"/>
        <w:spacing w:line="276" w:lineRule="auto"/>
        <w:ind w:left="426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 w:rsidRPr="00F0519C">
        <w:rPr>
          <w:rFonts w:ascii="Calibri" w:hAnsi="Calibri" w:cs="Calibri"/>
          <w:b/>
          <w:bCs/>
          <w:color w:val="auto"/>
          <w:sz w:val="22"/>
          <w:szCs w:val="22"/>
        </w:rPr>
        <w:t>cena – waga 100%.</w:t>
      </w:r>
    </w:p>
    <w:p w14:paraId="5B7338F2" w14:textId="30FC69A8" w:rsidR="00302DEB" w:rsidRPr="00F0519C" w:rsidRDefault="00302DEB" w:rsidP="00CF13D8">
      <w:pPr>
        <w:pStyle w:val="Default"/>
        <w:numPr>
          <w:ilvl w:val="0"/>
          <w:numId w:val="11"/>
        </w:numPr>
        <w:spacing w:line="276" w:lineRule="auto"/>
        <w:ind w:hanging="294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F0519C">
        <w:rPr>
          <w:rFonts w:ascii="Calibri" w:hAnsi="Calibri" w:cs="Calibri"/>
          <w:color w:val="auto"/>
          <w:sz w:val="22"/>
          <w:szCs w:val="22"/>
        </w:rPr>
        <w:t>Oferta</w:t>
      </w:r>
      <w:r w:rsidR="0042367D">
        <w:rPr>
          <w:rFonts w:ascii="Calibri" w:hAnsi="Calibri" w:cs="Calibri"/>
          <w:color w:val="auto"/>
          <w:sz w:val="22"/>
          <w:szCs w:val="22"/>
        </w:rPr>
        <w:t xml:space="preserve"> (na zadanie)</w:t>
      </w:r>
      <w:r w:rsidRPr="00F0519C">
        <w:rPr>
          <w:rFonts w:ascii="Calibri" w:hAnsi="Calibri" w:cs="Calibri"/>
          <w:color w:val="auto"/>
          <w:sz w:val="22"/>
          <w:szCs w:val="22"/>
        </w:rPr>
        <w:t xml:space="preserve">, która otrzyma najwyższą łączną liczbę punktów obliczoną według wzoru: </w:t>
      </w:r>
    </w:p>
    <w:p w14:paraId="6E5C8004" w14:textId="77777777" w:rsidR="00302DEB" w:rsidRPr="0042367D" w:rsidRDefault="00302DEB" w:rsidP="00493108">
      <w:pPr>
        <w:pStyle w:val="Default"/>
        <w:spacing w:line="276" w:lineRule="auto"/>
        <w:ind w:left="426" w:hanging="426"/>
        <w:jc w:val="both"/>
        <w:rPr>
          <w:rFonts w:ascii="Calibri" w:hAnsi="Calibri" w:cs="Calibri"/>
          <w:b/>
          <w:bCs/>
          <w:color w:val="auto"/>
          <w:sz w:val="10"/>
          <w:szCs w:val="10"/>
          <w:highlight w:val="cyan"/>
        </w:rPr>
      </w:pPr>
    </w:p>
    <w:p w14:paraId="29B57452" w14:textId="4A6FD460" w:rsidR="00CF13D8" w:rsidRDefault="00CF13D8" w:rsidP="00CF13D8">
      <w:pPr>
        <w:spacing w:line="276" w:lineRule="auto"/>
        <w:ind w:left="1466"/>
        <w:rPr>
          <w:rFonts w:ascii="Calibri" w:hAnsi="Calibri" w:cs="Calibri"/>
          <w:b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b/>
          <w:sz w:val="21"/>
          <w:szCs w:val="21"/>
        </w:rPr>
        <w:t xml:space="preserve">Cena </w:t>
      </w:r>
      <w:r>
        <w:rPr>
          <w:rFonts w:ascii="Calibri" w:hAnsi="Calibri" w:cs="Calibri"/>
          <w:b/>
          <w:sz w:val="21"/>
          <w:szCs w:val="21"/>
          <w:vertAlign w:val="subscript"/>
        </w:rPr>
        <w:t>najniższej oferty netto</w:t>
      </w:r>
      <w:r>
        <w:rPr>
          <w:rFonts w:ascii="Calibri" w:hAnsi="Calibri" w:cs="Calibri"/>
          <w:b/>
          <w:sz w:val="21"/>
          <w:szCs w:val="21"/>
        </w:rPr>
        <w:t xml:space="preserve"> </w:t>
      </w:r>
    </w:p>
    <w:p w14:paraId="313C2ADB" w14:textId="1A7FE658" w:rsidR="00CF13D8" w:rsidRDefault="00CF13D8" w:rsidP="00CF13D8">
      <w:pPr>
        <w:spacing w:line="276" w:lineRule="auto"/>
        <w:ind w:left="473" w:right="785" w:firstLine="684"/>
        <w:rPr>
          <w:rFonts w:ascii="Calibri" w:hAnsi="Calibri" w:cs="Calibri"/>
          <w:b/>
          <w:sz w:val="21"/>
          <w:szCs w:val="21"/>
        </w:rPr>
      </w:pPr>
      <w:r>
        <w:rPr>
          <w:rFonts w:ascii="Calibri" w:hAnsi="Calibri" w:cs="Calibri"/>
          <w:b/>
          <w:sz w:val="21"/>
          <w:szCs w:val="21"/>
        </w:rPr>
        <w:t xml:space="preserve">Cena </w:t>
      </w:r>
      <w:r>
        <w:rPr>
          <w:rFonts w:ascii="Calibri" w:hAnsi="Calibri" w:cs="Calibri"/>
          <w:b/>
          <w:sz w:val="21"/>
          <w:szCs w:val="21"/>
          <w:vertAlign w:val="subscript"/>
        </w:rPr>
        <w:t>badanej oferty netto</w:t>
      </w:r>
      <w:r>
        <w:rPr>
          <w:rFonts w:ascii="Calibri" w:hAnsi="Calibri" w:cs="Calibri"/>
          <w:b/>
          <w:sz w:val="21"/>
          <w:szCs w:val="21"/>
        </w:rPr>
        <w:t xml:space="preserve"> = ---------------------------------------- x 100 pkt                        </w:t>
      </w:r>
    </w:p>
    <w:p w14:paraId="6C44EED2" w14:textId="757EBF5A" w:rsidR="00CF13D8" w:rsidRDefault="00CF13D8" w:rsidP="00CF13D8">
      <w:pPr>
        <w:spacing w:line="276" w:lineRule="auto"/>
        <w:ind w:left="473" w:right="785" w:firstLine="684"/>
        <w:rPr>
          <w:rFonts w:ascii="Calibri" w:hAnsi="Calibri" w:cs="Calibri"/>
          <w:b/>
          <w:sz w:val="21"/>
          <w:szCs w:val="21"/>
        </w:rPr>
      </w:pPr>
      <w:r>
        <w:rPr>
          <w:rFonts w:ascii="Calibri" w:hAnsi="Calibri" w:cs="Calibri"/>
          <w:b/>
          <w:sz w:val="21"/>
          <w:szCs w:val="21"/>
        </w:rPr>
        <w:tab/>
      </w:r>
      <w:r>
        <w:rPr>
          <w:rFonts w:ascii="Calibri" w:hAnsi="Calibri" w:cs="Calibri"/>
          <w:b/>
          <w:sz w:val="21"/>
          <w:szCs w:val="21"/>
        </w:rPr>
        <w:tab/>
      </w:r>
      <w:r>
        <w:rPr>
          <w:rFonts w:ascii="Calibri" w:hAnsi="Calibri" w:cs="Calibri"/>
          <w:b/>
          <w:sz w:val="21"/>
          <w:szCs w:val="21"/>
        </w:rPr>
        <w:tab/>
      </w:r>
      <w:r>
        <w:rPr>
          <w:rFonts w:ascii="Calibri" w:hAnsi="Calibri" w:cs="Calibri"/>
          <w:b/>
          <w:sz w:val="21"/>
          <w:szCs w:val="21"/>
        </w:rPr>
        <w:tab/>
        <w:t xml:space="preserve">Cena </w:t>
      </w:r>
      <w:r>
        <w:rPr>
          <w:rFonts w:ascii="Calibri" w:hAnsi="Calibri" w:cs="Calibri"/>
          <w:b/>
          <w:sz w:val="21"/>
          <w:szCs w:val="21"/>
          <w:vertAlign w:val="subscript"/>
        </w:rPr>
        <w:t>badanej oferty netto</w:t>
      </w:r>
    </w:p>
    <w:p w14:paraId="53F5E4C0" w14:textId="77777777" w:rsidR="00CF13D8" w:rsidRDefault="00302DEB" w:rsidP="00CF13D8">
      <w:pPr>
        <w:pStyle w:val="Default"/>
        <w:spacing w:line="276" w:lineRule="auto"/>
        <w:ind w:left="709"/>
        <w:jc w:val="both"/>
        <w:rPr>
          <w:rFonts w:ascii="Calibri" w:hAnsi="Calibri" w:cs="Calibri"/>
          <w:color w:val="auto"/>
          <w:sz w:val="22"/>
          <w:szCs w:val="22"/>
        </w:rPr>
      </w:pPr>
      <w:r w:rsidRPr="00F0519C">
        <w:rPr>
          <w:rFonts w:ascii="Calibri" w:hAnsi="Calibri" w:cs="Calibri"/>
          <w:color w:val="auto"/>
          <w:sz w:val="22"/>
          <w:szCs w:val="22"/>
        </w:rPr>
        <w:lastRenderedPageBreak/>
        <w:t>zostanie wybrana jako najkorzystniejsza.</w:t>
      </w:r>
    </w:p>
    <w:p w14:paraId="73D454D3" w14:textId="0B2767D0" w:rsidR="00302DEB" w:rsidRPr="00381936" w:rsidRDefault="00E56C18" w:rsidP="00CF13D8">
      <w:pPr>
        <w:pStyle w:val="Default"/>
        <w:numPr>
          <w:ilvl w:val="0"/>
          <w:numId w:val="11"/>
        </w:numPr>
        <w:spacing w:line="276" w:lineRule="auto"/>
        <w:ind w:left="709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381936">
        <w:rPr>
          <w:rFonts w:ascii="Calibri" w:hAnsi="Calibri" w:cs="Calibri"/>
          <w:color w:val="auto"/>
          <w:sz w:val="22"/>
          <w:szCs w:val="22"/>
        </w:rPr>
        <w:t xml:space="preserve">Zamawiający zastrzega sobie prawo </w:t>
      </w:r>
      <w:r w:rsidRPr="00381936">
        <w:rPr>
          <w:rFonts w:ascii="Calibri" w:hAnsi="Calibri" w:cs="Calibri"/>
          <w:sz w:val="22"/>
          <w:szCs w:val="22"/>
        </w:rPr>
        <w:t>do zaproszenia wybranych wykonawców, którzy złożą oferty na negocjacje celem ustalenia szczegółowych warunków wykonania przedmiotu postępowania, wybrania wykonawcy i zawarcia umowy</w:t>
      </w:r>
      <w:r w:rsidR="00302DEB" w:rsidRPr="00381936">
        <w:rPr>
          <w:rFonts w:ascii="Calibri" w:eastAsia="Times New Roman" w:hAnsi="Calibri" w:cs="Calibri"/>
          <w:color w:val="auto"/>
          <w:sz w:val="22"/>
          <w:szCs w:val="22"/>
        </w:rPr>
        <w:t>.</w:t>
      </w:r>
    </w:p>
    <w:p w14:paraId="33C709FB" w14:textId="0A7B5BF8" w:rsidR="00302DEB" w:rsidRPr="00CF13D8" w:rsidRDefault="00302DEB" w:rsidP="00CF13D8">
      <w:pPr>
        <w:pStyle w:val="Akapitzlist"/>
        <w:numPr>
          <w:ilvl w:val="0"/>
          <w:numId w:val="11"/>
        </w:numPr>
        <w:suppressAutoHyphens/>
        <w:autoSpaceDE w:val="0"/>
        <w:spacing w:line="276" w:lineRule="auto"/>
        <w:ind w:left="709" w:hanging="283"/>
        <w:jc w:val="both"/>
        <w:rPr>
          <w:rFonts w:ascii="Calibri" w:hAnsi="Calibri" w:cs="Calibri"/>
          <w:i/>
          <w:sz w:val="22"/>
          <w:szCs w:val="22"/>
        </w:rPr>
      </w:pPr>
      <w:r w:rsidRPr="00CF13D8">
        <w:rPr>
          <w:rFonts w:ascii="Calibri" w:hAnsi="Calibri" w:cs="Calibri"/>
          <w:sz w:val="22"/>
          <w:szCs w:val="22"/>
        </w:rPr>
        <w:t>Zamawiający przewiduje zawarcie umowy z Wykonawcą, którego oferta zostanie uznana za najkorzystniejszą. W przypadku niewyrażenia zgody na zwarcie umowy przez Wykonawcę, o</w:t>
      </w:r>
      <w:r w:rsidR="00F75A88" w:rsidRPr="00CF13D8">
        <w:rPr>
          <w:rFonts w:ascii="Calibri" w:hAnsi="Calibri" w:cs="Calibri"/>
          <w:sz w:val="22"/>
          <w:szCs w:val="22"/>
        </w:rPr>
        <w:t> </w:t>
      </w:r>
      <w:r w:rsidRPr="00CF13D8">
        <w:rPr>
          <w:rFonts w:ascii="Calibri" w:hAnsi="Calibri" w:cs="Calibri"/>
          <w:sz w:val="22"/>
          <w:szCs w:val="22"/>
        </w:rPr>
        <w:t>którym mowa w zdaniu poprzednim, Zamawiający może zaproponować zawarcie umowy kolejnemu Wykonawcy, którego oferta uzyskał kolejną najwyższą ilość punktów albo unieważnić postępowanie.</w:t>
      </w:r>
    </w:p>
    <w:p w14:paraId="75D6A83D" w14:textId="77777777" w:rsidR="00302DEB" w:rsidRPr="00F0519C" w:rsidRDefault="00302DEB" w:rsidP="00493108">
      <w:pPr>
        <w:pStyle w:val="Default"/>
        <w:spacing w:line="276" w:lineRule="auto"/>
        <w:ind w:left="426" w:hanging="426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70125FE" w14:textId="77777777" w:rsidR="00EC2D96" w:rsidRPr="00F0519C" w:rsidRDefault="00EC2D96" w:rsidP="00CF13D8">
      <w:pPr>
        <w:pStyle w:val="Default"/>
        <w:numPr>
          <w:ilvl w:val="0"/>
          <w:numId w:val="6"/>
        </w:numPr>
        <w:spacing w:line="276" w:lineRule="auto"/>
        <w:ind w:left="426" w:hanging="426"/>
        <w:jc w:val="both"/>
        <w:rPr>
          <w:rFonts w:ascii="Calibri" w:hAnsi="Calibri" w:cs="Calibri"/>
          <w:b/>
          <w:bCs/>
          <w:sz w:val="22"/>
          <w:szCs w:val="22"/>
        </w:rPr>
      </w:pPr>
      <w:r w:rsidRPr="00F0519C">
        <w:rPr>
          <w:rFonts w:ascii="Calibri" w:hAnsi="Calibri" w:cs="Calibri"/>
          <w:b/>
          <w:bCs/>
          <w:sz w:val="22"/>
          <w:szCs w:val="22"/>
        </w:rPr>
        <w:t>UNIEWAŻNIENIE POSTĘPOWANIA</w:t>
      </w:r>
    </w:p>
    <w:p w14:paraId="121B689A" w14:textId="77777777" w:rsidR="00335210" w:rsidRPr="00F0519C" w:rsidRDefault="00335210" w:rsidP="00CF13D8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>Zamawiający zastrzega sobie prawo do unieważnienia postępowania lub odstąpienia od niego w</w:t>
      </w:r>
      <w:r w:rsidR="00F75A88" w:rsidRPr="00F0519C">
        <w:rPr>
          <w:rFonts w:ascii="Calibri" w:hAnsi="Calibri" w:cs="Calibri"/>
          <w:sz w:val="22"/>
          <w:szCs w:val="22"/>
        </w:rPr>
        <w:t> </w:t>
      </w:r>
      <w:r w:rsidRPr="00F0519C">
        <w:rPr>
          <w:rFonts w:ascii="Calibri" w:hAnsi="Calibri" w:cs="Calibri"/>
          <w:sz w:val="22"/>
          <w:szCs w:val="22"/>
        </w:rPr>
        <w:t xml:space="preserve">każdym czasie bez podania przyczyn i bez wyłonienia Wykonawcy, w </w:t>
      </w:r>
      <w:proofErr w:type="gramStart"/>
      <w:r w:rsidRPr="00F0519C">
        <w:rPr>
          <w:rFonts w:ascii="Calibri" w:hAnsi="Calibri" w:cs="Calibri"/>
          <w:sz w:val="22"/>
          <w:szCs w:val="22"/>
        </w:rPr>
        <w:t>szczególności</w:t>
      </w:r>
      <w:proofErr w:type="gramEnd"/>
      <w:r w:rsidRPr="00F0519C">
        <w:rPr>
          <w:rFonts w:ascii="Calibri" w:hAnsi="Calibri" w:cs="Calibri"/>
          <w:sz w:val="22"/>
          <w:szCs w:val="22"/>
        </w:rPr>
        <w:t xml:space="preserve"> gdy:</w:t>
      </w:r>
    </w:p>
    <w:p w14:paraId="3F4E0CCC" w14:textId="77777777" w:rsidR="00E56C18" w:rsidRDefault="00335210" w:rsidP="00E56C18">
      <w:pPr>
        <w:pStyle w:val="Defaul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F0519C">
        <w:rPr>
          <w:rFonts w:ascii="Calibri" w:hAnsi="Calibri" w:cs="Calibri"/>
          <w:color w:val="auto"/>
          <w:sz w:val="22"/>
          <w:szCs w:val="22"/>
        </w:rPr>
        <w:t>nie złożono żadnej oferty odpowiadającej warunkom określonym przez Zamawiającego,</w:t>
      </w:r>
    </w:p>
    <w:p w14:paraId="43585C86" w14:textId="77777777" w:rsidR="00E56C18" w:rsidRDefault="00335210" w:rsidP="00E56C18">
      <w:pPr>
        <w:pStyle w:val="Defaul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E56C18">
        <w:rPr>
          <w:rFonts w:ascii="Calibri" w:hAnsi="Calibri" w:cs="Calibri"/>
          <w:color w:val="auto"/>
          <w:sz w:val="22"/>
          <w:szCs w:val="22"/>
        </w:rPr>
        <w:t>najkorzystniejsza zaoferowana cena przewyższa możliwości finansowe Zamawiającego,</w:t>
      </w:r>
    </w:p>
    <w:p w14:paraId="3867B23E" w14:textId="77777777" w:rsidR="00E56C18" w:rsidRDefault="00335210" w:rsidP="00E56C18">
      <w:pPr>
        <w:pStyle w:val="Defaul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E56C18">
        <w:rPr>
          <w:rFonts w:ascii="Calibri" w:hAnsi="Calibri" w:cs="Calibri"/>
          <w:color w:val="auto"/>
          <w:sz w:val="22"/>
          <w:szCs w:val="22"/>
        </w:rPr>
        <w:t>wystąpiła istotna zmiana okoliczności powodująca, że prowadzenie postępowania lub wykonanie przedmiotu postępowania nie leży w interesie publicznym lub jest niecelowe,</w:t>
      </w:r>
    </w:p>
    <w:p w14:paraId="3D89CACB" w14:textId="19AA6169" w:rsidR="00335210" w:rsidRPr="00E56C18" w:rsidRDefault="00335210" w:rsidP="00E56C18">
      <w:pPr>
        <w:pStyle w:val="Defaul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E56C18">
        <w:rPr>
          <w:rFonts w:ascii="Calibri" w:hAnsi="Calibri" w:cs="Calibri"/>
          <w:color w:val="auto"/>
          <w:sz w:val="22"/>
          <w:szCs w:val="22"/>
        </w:rPr>
        <w:t>postępowanie obarczone jest wadą skutkującą brakiem możliwości zawarcia ważnej umowy.</w:t>
      </w:r>
    </w:p>
    <w:p w14:paraId="6A35A602" w14:textId="3CCE10AF" w:rsidR="00335210" w:rsidRPr="00F0519C" w:rsidRDefault="00335210" w:rsidP="00CF13D8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 xml:space="preserve">W przypadku skorzystania przez Zamawiającego z uprawnienia, o którym mowa w ust. 1 powyżej, Wykonawcom nie przysługują z tego tytułu żadne roszczenia, w szczególności związane z kosztami przygotowania </w:t>
      </w:r>
      <w:r w:rsidR="00E56C18">
        <w:rPr>
          <w:rFonts w:ascii="Calibri" w:hAnsi="Calibri" w:cs="Calibri"/>
          <w:sz w:val="22"/>
          <w:szCs w:val="22"/>
        </w:rPr>
        <w:t>oferty</w:t>
      </w:r>
      <w:r w:rsidRPr="00F0519C">
        <w:rPr>
          <w:rFonts w:ascii="Calibri" w:hAnsi="Calibri" w:cs="Calibri"/>
          <w:sz w:val="22"/>
          <w:szCs w:val="22"/>
        </w:rPr>
        <w:t>.</w:t>
      </w:r>
    </w:p>
    <w:p w14:paraId="272E99E2" w14:textId="77777777" w:rsidR="00EC2D96" w:rsidRPr="00F0519C" w:rsidRDefault="00EC2D96" w:rsidP="00493108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</w:p>
    <w:p w14:paraId="41D22FF2" w14:textId="77777777" w:rsidR="00302DEB" w:rsidRPr="00F0519C" w:rsidRDefault="00302DEB" w:rsidP="00CF13D8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b/>
          <w:sz w:val="22"/>
          <w:szCs w:val="22"/>
        </w:rPr>
      </w:pPr>
      <w:r w:rsidRPr="00F0519C">
        <w:rPr>
          <w:rFonts w:ascii="Calibri" w:hAnsi="Calibri" w:cs="Calibri"/>
          <w:b/>
          <w:bCs/>
          <w:sz w:val="22"/>
          <w:szCs w:val="22"/>
        </w:rPr>
        <w:t>TREŚĆ UMOWY</w:t>
      </w:r>
    </w:p>
    <w:p w14:paraId="37861D46" w14:textId="4862CF42" w:rsidR="00302DEB" w:rsidRPr="00F0519C" w:rsidRDefault="00302DEB" w:rsidP="00CF13D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 xml:space="preserve">Postanowienia </w:t>
      </w:r>
      <w:r w:rsidRPr="00F0519C">
        <w:rPr>
          <w:rFonts w:ascii="Calibri" w:hAnsi="Calibri" w:cs="Calibri"/>
          <w:sz w:val="22"/>
          <w:szCs w:val="22"/>
          <w:lang w:val="pl-PL"/>
        </w:rPr>
        <w:t>u</w:t>
      </w:r>
      <w:r w:rsidRPr="00F0519C">
        <w:rPr>
          <w:rFonts w:ascii="Calibri" w:hAnsi="Calibri" w:cs="Calibri"/>
          <w:sz w:val="22"/>
          <w:szCs w:val="22"/>
        </w:rPr>
        <w:t xml:space="preserve">mowy przewidzianej do zawarcia z Wykonawcą zamieszczone zostały </w:t>
      </w:r>
      <w:r w:rsidR="00E56C18">
        <w:rPr>
          <w:rFonts w:ascii="Calibri" w:hAnsi="Calibri" w:cs="Calibri"/>
          <w:sz w:val="22"/>
          <w:szCs w:val="22"/>
        </w:rPr>
        <w:br/>
      </w:r>
      <w:r w:rsidRPr="00F0519C">
        <w:rPr>
          <w:rFonts w:ascii="Calibri" w:hAnsi="Calibri" w:cs="Calibri"/>
          <w:sz w:val="22"/>
          <w:szCs w:val="22"/>
        </w:rPr>
        <w:t>w</w:t>
      </w:r>
      <w:r w:rsidRPr="00F0519C">
        <w:rPr>
          <w:rFonts w:ascii="Calibri" w:hAnsi="Calibri" w:cs="Calibri"/>
          <w:sz w:val="22"/>
          <w:szCs w:val="22"/>
          <w:lang w:val="pl-PL"/>
        </w:rPr>
        <w:t xml:space="preserve"> projekcie</w:t>
      </w:r>
      <w:r w:rsidRPr="00F0519C">
        <w:rPr>
          <w:rFonts w:ascii="Calibri" w:hAnsi="Calibri" w:cs="Calibri"/>
          <w:sz w:val="22"/>
          <w:szCs w:val="22"/>
        </w:rPr>
        <w:t xml:space="preserve"> umowy stanowiącym załącznik Nr </w:t>
      </w:r>
      <w:r w:rsidRPr="00F0519C">
        <w:rPr>
          <w:rFonts w:ascii="Calibri" w:hAnsi="Calibri" w:cs="Calibri"/>
          <w:sz w:val="22"/>
          <w:szCs w:val="22"/>
          <w:lang w:val="pl-PL"/>
        </w:rPr>
        <w:t>3</w:t>
      </w:r>
      <w:r w:rsidRPr="00F0519C">
        <w:rPr>
          <w:rFonts w:ascii="Calibri" w:hAnsi="Calibri" w:cs="Calibri"/>
          <w:sz w:val="22"/>
          <w:szCs w:val="22"/>
        </w:rPr>
        <w:t xml:space="preserve"> do niniejszego zaproszenia.</w:t>
      </w:r>
    </w:p>
    <w:p w14:paraId="2F1DCF69" w14:textId="77777777" w:rsidR="00302DEB" w:rsidRPr="00F0519C" w:rsidRDefault="00302DEB" w:rsidP="00CF13D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>Zamawiający zastrzega sobie prawo zmian postanowień umowy, jeżeli konieczność wprowadzenia takich zmian wynika z okoliczności, których nie można było przewidzieć do czasu zawarcia Umowy.</w:t>
      </w:r>
    </w:p>
    <w:p w14:paraId="25AAC5D7" w14:textId="77777777" w:rsidR="00302DEB" w:rsidRPr="00F0519C" w:rsidRDefault="00302DEB" w:rsidP="00493108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b/>
          <w:sz w:val="22"/>
          <w:szCs w:val="22"/>
        </w:rPr>
      </w:pPr>
    </w:p>
    <w:p w14:paraId="237482A7" w14:textId="77777777" w:rsidR="00EC2D96" w:rsidRPr="00F0519C" w:rsidRDefault="00EC2D96" w:rsidP="00CF13D8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b/>
          <w:sz w:val="22"/>
          <w:szCs w:val="22"/>
        </w:rPr>
      </w:pPr>
      <w:r w:rsidRPr="00F0519C">
        <w:rPr>
          <w:rFonts w:ascii="Calibri" w:hAnsi="Calibri" w:cs="Calibri"/>
          <w:b/>
          <w:bCs/>
          <w:sz w:val="22"/>
          <w:szCs w:val="22"/>
        </w:rPr>
        <w:t>POZOSTAŁE POSTANOWIENIA</w:t>
      </w:r>
    </w:p>
    <w:p w14:paraId="646AAA7C" w14:textId="6058CF24" w:rsidR="00E56C18" w:rsidRPr="00E56C18" w:rsidRDefault="00697DAA" w:rsidP="00CF13D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 xml:space="preserve">Niniejsze postępowanie jest prowadzone jako zamówienie sektorowe w rozumieniu przepisów ustawy z dnia 11 września 2019 r. – Prawo zamówień </w:t>
      </w:r>
      <w:proofErr w:type="gramStart"/>
      <w:r w:rsidRPr="00F0519C">
        <w:rPr>
          <w:rFonts w:ascii="Calibri" w:hAnsi="Calibri" w:cs="Calibri"/>
          <w:sz w:val="22"/>
          <w:szCs w:val="22"/>
        </w:rPr>
        <w:t>publicznych,</w:t>
      </w:r>
      <w:proofErr w:type="gramEnd"/>
      <w:r w:rsidRPr="00F0519C">
        <w:rPr>
          <w:rFonts w:ascii="Calibri" w:hAnsi="Calibri" w:cs="Calibri"/>
          <w:sz w:val="22"/>
          <w:szCs w:val="22"/>
        </w:rPr>
        <w:t xml:space="preserve"> i prowadzone jest w oparciu o</w:t>
      </w:r>
      <w:r w:rsidR="00F75A88" w:rsidRPr="00F0519C">
        <w:rPr>
          <w:rFonts w:ascii="Calibri" w:hAnsi="Calibri" w:cs="Calibri"/>
          <w:sz w:val="22"/>
          <w:szCs w:val="22"/>
        </w:rPr>
        <w:t> </w:t>
      </w:r>
      <w:r w:rsidRPr="00F0519C">
        <w:rPr>
          <w:rFonts w:ascii="Calibri" w:hAnsi="Calibri" w:cs="Calibri"/>
          <w:color w:val="000000"/>
          <w:sz w:val="22"/>
          <w:szCs w:val="22"/>
        </w:rPr>
        <w:t>Regulamin zamówień sektorowych o wartości poniżej kwot określonych w przepisach wydanych na podstawie art. 3 ustawy z dnia 11 września 2019 roku Prawo Zamówień Publicznych</w:t>
      </w:r>
      <w:r w:rsidR="00E56C18">
        <w:rPr>
          <w:rFonts w:ascii="Calibri" w:hAnsi="Calibri" w:cs="Calibri"/>
          <w:color w:val="000000"/>
          <w:sz w:val="22"/>
          <w:szCs w:val="22"/>
        </w:rPr>
        <w:t xml:space="preserve"> dostępny na stronie </w:t>
      </w:r>
      <w:hyperlink r:id="rId12" w:history="1">
        <w:r w:rsidR="00E56C18" w:rsidRPr="00E33872">
          <w:rPr>
            <w:rStyle w:val="Hipercze"/>
            <w:rFonts w:ascii="Calibri" w:hAnsi="Calibri" w:cs="Calibri"/>
            <w:sz w:val="22"/>
            <w:szCs w:val="22"/>
          </w:rPr>
          <w:t>https://wodociagi-sroda.pl/mpecwik-2/przetargi/regulamin-zamowien/</w:t>
        </w:r>
      </w:hyperlink>
    </w:p>
    <w:p w14:paraId="6CB6E001" w14:textId="77777777" w:rsidR="00EC2D96" w:rsidRPr="00F0519C" w:rsidRDefault="00302DEB" w:rsidP="00CF13D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F0519C">
        <w:rPr>
          <w:rFonts w:ascii="Calibri" w:hAnsi="Calibri" w:cs="Calibri"/>
          <w:sz w:val="22"/>
          <w:szCs w:val="22"/>
        </w:rPr>
        <w:t>W sprawach nieuregulowanych w niniejszym postępowaniu zastosowanie znajdują przepisy prawa polskiego, a w szczególności Kodeksu cywilnego</w:t>
      </w:r>
      <w:r w:rsidR="00EC2D96" w:rsidRPr="00F0519C">
        <w:rPr>
          <w:rFonts w:ascii="Calibri" w:hAnsi="Calibri" w:cs="Calibri"/>
          <w:sz w:val="22"/>
          <w:szCs w:val="22"/>
        </w:rPr>
        <w:t>.</w:t>
      </w:r>
    </w:p>
    <w:p w14:paraId="5E921C4E" w14:textId="01C8F7E8" w:rsidR="00EC2D96" w:rsidRPr="00E56C18" w:rsidRDefault="00EC2D96" w:rsidP="00E56C18">
      <w:pPr>
        <w:pStyle w:val="Default"/>
        <w:numPr>
          <w:ilvl w:val="0"/>
          <w:numId w:val="2"/>
        </w:numPr>
        <w:spacing w:line="276" w:lineRule="auto"/>
        <w:ind w:left="709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F0519C">
        <w:rPr>
          <w:rFonts w:ascii="Calibri" w:hAnsi="Calibri" w:cs="Calibri"/>
          <w:color w:val="auto"/>
          <w:sz w:val="22"/>
          <w:szCs w:val="22"/>
        </w:rPr>
        <w:t xml:space="preserve">Dane i dokumenty niezbędne do opracowania informacji cenowej Wykonawca uzyska własnym staraniem i na własny koszt. </w:t>
      </w:r>
    </w:p>
    <w:p w14:paraId="3BBDE402" w14:textId="77777777" w:rsidR="008774DC" w:rsidRDefault="008774DC" w:rsidP="007E1E63">
      <w:pPr>
        <w:pStyle w:val="Default"/>
        <w:spacing w:line="276" w:lineRule="auto"/>
        <w:ind w:left="142" w:hanging="142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56F25A0" w14:textId="77777777" w:rsidR="002E0133" w:rsidRPr="00F0519C" w:rsidRDefault="002E0133" w:rsidP="007E1E63">
      <w:pPr>
        <w:pStyle w:val="Default"/>
        <w:spacing w:line="276" w:lineRule="auto"/>
        <w:ind w:left="142" w:hanging="142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1CAC7933" w14:textId="2C1EF014" w:rsidR="00F27BF8" w:rsidRPr="00CF13D8" w:rsidRDefault="00F27BF8" w:rsidP="00CF13D8">
      <w:pPr>
        <w:pStyle w:val="Akapitzlist"/>
        <w:numPr>
          <w:ilvl w:val="0"/>
          <w:numId w:val="6"/>
        </w:numPr>
        <w:suppressAutoHyphens/>
        <w:spacing w:line="276" w:lineRule="auto"/>
        <w:ind w:left="426" w:hanging="426"/>
        <w:jc w:val="both"/>
        <w:rPr>
          <w:rFonts w:ascii="Calibri" w:hAnsi="Calibri" w:cs="Calibri"/>
          <w:b/>
          <w:bCs/>
          <w:sz w:val="22"/>
          <w:szCs w:val="22"/>
        </w:rPr>
      </w:pPr>
      <w:r w:rsidRPr="00CF13D8">
        <w:rPr>
          <w:rFonts w:ascii="Calibri" w:hAnsi="Calibri" w:cs="Calibri"/>
          <w:b/>
          <w:bCs/>
          <w:sz w:val="22"/>
          <w:szCs w:val="22"/>
        </w:rPr>
        <w:lastRenderedPageBreak/>
        <w:t>INFORMACJE O PRZETWARZANIU DANYCH OSOBOWYCH</w:t>
      </w:r>
    </w:p>
    <w:p w14:paraId="1FB2679B" w14:textId="77777777" w:rsidR="00F27BF8" w:rsidRPr="00F0519C" w:rsidRDefault="00F27BF8" w:rsidP="00CF13D8">
      <w:pPr>
        <w:spacing w:line="276" w:lineRule="auto"/>
        <w:ind w:left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>W związku z wejściem w życie z dniem 25 maja 2018 roku przepisów Rozporządzenia Parlamentu Europejskiego i Rady (UE) 2016/679 z dnia 27 kwietnia 2016 r. w sprawie ochrony osób fizycznych</w:t>
      </w:r>
      <w:r w:rsidR="00F75A88" w:rsidRPr="00F0519C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F0519C">
        <w:rPr>
          <w:rFonts w:ascii="Calibri" w:eastAsia="Calibri" w:hAnsi="Calibri" w:cs="Calibri"/>
          <w:sz w:val="22"/>
          <w:szCs w:val="22"/>
          <w:lang w:eastAsia="en-US"/>
        </w:rPr>
        <w:t xml:space="preserve">w związku z przetwarzaniem danych osobowych i w sprawie swobodnego przepływu takich danych oraz uchylenia dyrektywy 95/46/WE (ogólne rozporządzenie o ochronie danych – Dziennik Urzędowy UE L 119 zwane dalej: </w:t>
      </w:r>
      <w:r w:rsidRPr="00F0519C">
        <w:rPr>
          <w:rFonts w:ascii="Calibri" w:eastAsia="Calibri" w:hAnsi="Calibri" w:cs="Calibri"/>
          <w:b/>
          <w:sz w:val="22"/>
          <w:szCs w:val="22"/>
          <w:lang w:eastAsia="en-US"/>
        </w:rPr>
        <w:t>RODO</w:t>
      </w:r>
      <w:r w:rsidRPr="00F0519C">
        <w:rPr>
          <w:rFonts w:ascii="Calibri" w:eastAsia="Calibri" w:hAnsi="Calibri" w:cs="Calibri"/>
          <w:sz w:val="22"/>
          <w:szCs w:val="22"/>
          <w:lang w:eastAsia="en-US"/>
        </w:rPr>
        <w:t xml:space="preserve">) informujemy, że </w:t>
      </w:r>
      <w:r w:rsidRPr="00F0519C">
        <w:rPr>
          <w:rFonts w:ascii="Calibri" w:eastAsia="Calibri" w:hAnsi="Calibri" w:cs="Calibri"/>
          <w:b/>
          <w:sz w:val="22"/>
          <w:szCs w:val="22"/>
          <w:lang w:eastAsia="en-US"/>
        </w:rPr>
        <w:t>Administratorem</w:t>
      </w:r>
      <w:r w:rsidRPr="00F0519C">
        <w:rPr>
          <w:rFonts w:ascii="Calibri" w:eastAsia="Calibri" w:hAnsi="Calibri" w:cs="Calibri"/>
          <w:sz w:val="22"/>
          <w:szCs w:val="22"/>
          <w:lang w:eastAsia="en-US"/>
        </w:rPr>
        <w:t xml:space="preserve"> państwa danych osobowych jest Miejskie Przedsiębiorstwo Energetyki Cieplnej, Wodociągów i Kanalizacji Sp. z o.o. w Środzie, Wlkp., które zapewniało będzie określone w tych przepisach standardy ochrony i</w:t>
      </w:r>
      <w:r w:rsidR="00F75A88" w:rsidRPr="00F0519C">
        <w:rPr>
          <w:rFonts w:ascii="Calibri" w:eastAsia="Calibri" w:hAnsi="Calibri" w:cs="Calibri"/>
          <w:sz w:val="22"/>
          <w:szCs w:val="22"/>
          <w:lang w:eastAsia="en-US"/>
        </w:rPr>
        <w:t> </w:t>
      </w:r>
      <w:r w:rsidRPr="00F0519C">
        <w:rPr>
          <w:rFonts w:ascii="Calibri" w:eastAsia="Calibri" w:hAnsi="Calibri" w:cs="Calibri"/>
          <w:sz w:val="22"/>
          <w:szCs w:val="22"/>
          <w:lang w:eastAsia="en-US"/>
        </w:rPr>
        <w:t>właściwego postępowania z tymi danymi.</w:t>
      </w:r>
    </w:p>
    <w:p w14:paraId="1A3D6321" w14:textId="77777777" w:rsidR="00F27BF8" w:rsidRPr="00F0519C" w:rsidRDefault="00F27BF8" w:rsidP="00CF13D8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 xml:space="preserve">Państwa dane przetwarzane będą na podstawie np. 6 ust.1 lit. </w:t>
      </w:r>
      <w:proofErr w:type="gramStart"/>
      <w:r w:rsidRPr="00F0519C">
        <w:rPr>
          <w:rFonts w:ascii="Calibri" w:eastAsia="Calibri" w:hAnsi="Calibri" w:cs="Calibri"/>
          <w:sz w:val="22"/>
          <w:szCs w:val="22"/>
          <w:lang w:eastAsia="en-US"/>
        </w:rPr>
        <w:t>B  RODO</w:t>
      </w:r>
      <w:proofErr w:type="gramEnd"/>
      <w:r w:rsidRPr="00F0519C">
        <w:rPr>
          <w:rFonts w:ascii="Calibri" w:eastAsia="Calibri" w:hAnsi="Calibri" w:cs="Calibri"/>
          <w:sz w:val="22"/>
          <w:szCs w:val="22"/>
          <w:lang w:eastAsia="en-US"/>
        </w:rPr>
        <w:t xml:space="preserve"> w celu zawarcia umowy na wykonanie zamówienia.</w:t>
      </w:r>
    </w:p>
    <w:p w14:paraId="401096D8" w14:textId="77777777" w:rsidR="00F27BF8" w:rsidRPr="00F0519C" w:rsidRDefault="00F27BF8" w:rsidP="00CF13D8">
      <w:pPr>
        <w:numPr>
          <w:ilvl w:val="0"/>
          <w:numId w:val="3"/>
        </w:numPr>
        <w:spacing w:line="276" w:lineRule="auto"/>
        <w:ind w:left="426" w:firstLine="0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>Osobom, których dane administrator przetwarza przysługują prawa:</w:t>
      </w:r>
    </w:p>
    <w:p w14:paraId="5777BC9A" w14:textId="77777777" w:rsidR="00F27BF8" w:rsidRPr="00F0519C" w:rsidRDefault="00F27BF8" w:rsidP="00CF13D8">
      <w:pPr>
        <w:numPr>
          <w:ilvl w:val="1"/>
          <w:numId w:val="1"/>
        </w:numPr>
        <w:spacing w:line="276" w:lineRule="auto"/>
        <w:ind w:left="1134" w:hanging="425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>dostępu do swoich danych oraz otrzymania ich kopii,</w:t>
      </w:r>
    </w:p>
    <w:p w14:paraId="278B3B82" w14:textId="77777777" w:rsidR="00F27BF8" w:rsidRPr="00F0519C" w:rsidRDefault="00F27BF8" w:rsidP="00CF13D8">
      <w:pPr>
        <w:numPr>
          <w:ilvl w:val="1"/>
          <w:numId w:val="1"/>
        </w:numPr>
        <w:spacing w:line="276" w:lineRule="auto"/>
        <w:ind w:left="1134" w:hanging="425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>sprostowania (poprawiania) danych,</w:t>
      </w:r>
    </w:p>
    <w:p w14:paraId="2376C2B8" w14:textId="77777777" w:rsidR="00F27BF8" w:rsidRPr="00F0519C" w:rsidRDefault="00F27BF8" w:rsidP="00CF13D8">
      <w:pPr>
        <w:numPr>
          <w:ilvl w:val="1"/>
          <w:numId w:val="1"/>
        </w:numPr>
        <w:spacing w:line="276" w:lineRule="auto"/>
        <w:ind w:left="1134" w:hanging="425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>usunięcia danych (zgodnie z uwarunkowaniami określonymi w np. 17 RODO),</w:t>
      </w:r>
    </w:p>
    <w:p w14:paraId="1E18D42E" w14:textId="77777777" w:rsidR="00F27BF8" w:rsidRPr="00F0519C" w:rsidRDefault="00F27BF8" w:rsidP="00CF13D8">
      <w:pPr>
        <w:numPr>
          <w:ilvl w:val="1"/>
          <w:numId w:val="1"/>
        </w:numPr>
        <w:spacing w:line="276" w:lineRule="auto"/>
        <w:ind w:left="1134" w:hanging="425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>do ograniczenia przetwarzania danych,</w:t>
      </w:r>
    </w:p>
    <w:p w14:paraId="39909931" w14:textId="77777777" w:rsidR="00F27BF8" w:rsidRPr="00F0519C" w:rsidRDefault="00F27BF8" w:rsidP="00CF13D8">
      <w:pPr>
        <w:numPr>
          <w:ilvl w:val="1"/>
          <w:numId w:val="1"/>
        </w:numPr>
        <w:spacing w:line="276" w:lineRule="auto"/>
        <w:ind w:left="1134" w:hanging="425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>do przenoszenia danych (zgodnie z uwarunkowaniami określonymi w np. 20 RODO),</w:t>
      </w:r>
    </w:p>
    <w:p w14:paraId="7B51B447" w14:textId="77777777" w:rsidR="00F27BF8" w:rsidRPr="00F0519C" w:rsidRDefault="00F27BF8" w:rsidP="00CF13D8">
      <w:pPr>
        <w:numPr>
          <w:ilvl w:val="1"/>
          <w:numId w:val="1"/>
        </w:numPr>
        <w:spacing w:line="276" w:lineRule="auto"/>
        <w:ind w:left="1134" w:hanging="425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>do wniesienia sprzeciwu wobec przetwarzania danych (zgodnie z uwarunkowaniami określonymi w np. 21 RODO),</w:t>
      </w:r>
    </w:p>
    <w:p w14:paraId="087E12F0" w14:textId="77777777" w:rsidR="00F27BF8" w:rsidRPr="00F0519C" w:rsidRDefault="00F27BF8" w:rsidP="00CF13D8">
      <w:pPr>
        <w:numPr>
          <w:ilvl w:val="1"/>
          <w:numId w:val="1"/>
        </w:numPr>
        <w:spacing w:line="276" w:lineRule="auto"/>
        <w:ind w:left="1134" w:hanging="425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>do wniesienia skargi do organu nadzorczego, którym jest Prezes Urzędu Ochrony Danych Osobowych.</w:t>
      </w:r>
    </w:p>
    <w:p w14:paraId="67A94080" w14:textId="77777777" w:rsidR="00F27BF8" w:rsidRPr="00F0519C" w:rsidRDefault="00F27BF8" w:rsidP="00CF13D8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 xml:space="preserve">Administrator przechowywał będzie Państwa dane osobowe przez okres nie dłuższy niż 3 miesiące po zakończeniu przedmiotowego postępowania przetargowego. </w:t>
      </w:r>
    </w:p>
    <w:p w14:paraId="631C5AFF" w14:textId="77777777" w:rsidR="00F27BF8" w:rsidRPr="00F0519C" w:rsidRDefault="00F27BF8" w:rsidP="00CF13D8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>Państwa dane osobowe mogą zostać udostępnione podmiotom upoważnionym na podstawie przepisów prawa oraz podwykonawcom związanym z administratorem umowami powierzenia przetwarzania danych osobowych, np. kancelarie radców prawnych, firmy informatyczne.</w:t>
      </w:r>
    </w:p>
    <w:p w14:paraId="51DBC313" w14:textId="77777777" w:rsidR="00F27BF8" w:rsidRPr="00F0519C" w:rsidRDefault="00F27BF8" w:rsidP="00CF13D8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>Administrator deklaruje, że nie przekazuje i nie zamierza przekazywać danych osobowych do państwa trzeciego lub organizacji międzynarodowej.</w:t>
      </w:r>
    </w:p>
    <w:p w14:paraId="76D792F4" w14:textId="77777777" w:rsidR="00F27BF8" w:rsidRPr="00F0519C" w:rsidRDefault="00F27BF8" w:rsidP="00CF13D8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>Kontakt z Administratorem:</w:t>
      </w:r>
    </w:p>
    <w:p w14:paraId="472D9FCA" w14:textId="77777777" w:rsidR="00F27BF8" w:rsidRPr="00F0519C" w:rsidRDefault="00F27BF8" w:rsidP="00CF13D8">
      <w:pPr>
        <w:numPr>
          <w:ilvl w:val="0"/>
          <w:numId w:val="4"/>
        </w:numPr>
        <w:spacing w:line="276" w:lineRule="auto"/>
        <w:ind w:left="709" w:hanging="283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>telefonicznie: 61 285 35 18,</w:t>
      </w:r>
    </w:p>
    <w:p w14:paraId="3C57D9AE" w14:textId="77777777" w:rsidR="00F27BF8" w:rsidRPr="00F0519C" w:rsidRDefault="00F27BF8" w:rsidP="00CF13D8">
      <w:pPr>
        <w:numPr>
          <w:ilvl w:val="0"/>
          <w:numId w:val="4"/>
        </w:numPr>
        <w:spacing w:line="276" w:lineRule="auto"/>
        <w:ind w:left="709" w:hanging="283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 xml:space="preserve">drogą elektroniczną: </w:t>
      </w:r>
      <w:hyperlink r:id="rId13" w:history="1">
        <w:r w:rsidRPr="00F0519C">
          <w:rPr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sekretariat@mpecwik.pl</w:t>
        </w:r>
      </w:hyperlink>
    </w:p>
    <w:p w14:paraId="1146C520" w14:textId="77777777" w:rsidR="00F27BF8" w:rsidRPr="00F0519C" w:rsidRDefault="00F27BF8" w:rsidP="00CF13D8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F0519C">
        <w:rPr>
          <w:rFonts w:ascii="Calibri" w:eastAsia="Calibri" w:hAnsi="Calibri" w:cs="Calibri"/>
          <w:sz w:val="22"/>
          <w:szCs w:val="22"/>
          <w:lang w:eastAsia="en-US"/>
        </w:rPr>
        <w:t xml:space="preserve">Szczegółowe informacje dotyczące przetwarzania danych osobowych przez Administratora znajdują się na stronie internetowej </w:t>
      </w:r>
      <w:hyperlink r:id="rId14" w:history="1">
        <w:r w:rsidRPr="00F0519C">
          <w:rPr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http://www.wodociagi-sroda.pl</w:t>
        </w:r>
      </w:hyperlink>
      <w:r w:rsidRPr="00F0519C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</w:p>
    <w:p w14:paraId="75E30F31" w14:textId="77777777" w:rsidR="00381936" w:rsidRDefault="00381936" w:rsidP="0038193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DECF237" w14:textId="0107DFBA" w:rsidR="00381936" w:rsidRDefault="00381936" w:rsidP="0038193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Załączniki do zaproszenia:</w:t>
      </w:r>
    </w:p>
    <w:p w14:paraId="7F7D4FDF" w14:textId="098BCD88" w:rsidR="00381936" w:rsidRPr="0042367D" w:rsidRDefault="00381936" w:rsidP="00381936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2367D">
        <w:rPr>
          <w:rFonts w:ascii="Calibri" w:hAnsi="Calibri" w:cs="Calibri"/>
          <w:sz w:val="22"/>
          <w:szCs w:val="22"/>
        </w:rPr>
        <w:t xml:space="preserve">Załącznik </w:t>
      </w:r>
      <w:r w:rsidR="00FD1706">
        <w:rPr>
          <w:rFonts w:ascii="Calibri" w:hAnsi="Calibri" w:cs="Calibri"/>
          <w:sz w:val="22"/>
          <w:szCs w:val="22"/>
        </w:rPr>
        <w:t xml:space="preserve">nr </w:t>
      </w:r>
      <w:r w:rsidRPr="0042367D">
        <w:rPr>
          <w:rFonts w:ascii="Calibri" w:hAnsi="Calibri" w:cs="Calibri"/>
          <w:sz w:val="22"/>
          <w:szCs w:val="22"/>
        </w:rPr>
        <w:t xml:space="preserve">1 </w:t>
      </w:r>
      <w:r w:rsidR="008774DC" w:rsidRPr="0042367D">
        <w:rPr>
          <w:rFonts w:ascii="Calibri" w:hAnsi="Calibri" w:cs="Calibri"/>
          <w:sz w:val="22"/>
          <w:szCs w:val="22"/>
        </w:rPr>
        <w:t>–</w:t>
      </w:r>
      <w:r w:rsidRPr="0042367D">
        <w:rPr>
          <w:rFonts w:ascii="Calibri" w:hAnsi="Calibri" w:cs="Calibri"/>
          <w:sz w:val="22"/>
          <w:szCs w:val="22"/>
        </w:rPr>
        <w:t xml:space="preserve"> </w:t>
      </w:r>
      <w:r w:rsidR="00FD1706">
        <w:rPr>
          <w:rFonts w:ascii="Calibri" w:hAnsi="Calibri" w:cs="Calibri"/>
          <w:sz w:val="22"/>
          <w:szCs w:val="22"/>
        </w:rPr>
        <w:t>o</w:t>
      </w:r>
      <w:r w:rsidR="008774DC" w:rsidRPr="0042367D">
        <w:rPr>
          <w:rFonts w:ascii="Calibri" w:hAnsi="Calibri" w:cs="Calibri"/>
          <w:sz w:val="22"/>
          <w:szCs w:val="22"/>
        </w:rPr>
        <w:t>pis zadań,</w:t>
      </w:r>
    </w:p>
    <w:p w14:paraId="30913C2B" w14:textId="32222BB9" w:rsidR="00381936" w:rsidRDefault="00381936" w:rsidP="00381936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 nr 2 – formularz ofertowy,</w:t>
      </w:r>
    </w:p>
    <w:p w14:paraId="26FD8CE4" w14:textId="2E307194" w:rsidR="00381936" w:rsidRPr="00381936" w:rsidRDefault="00381936" w:rsidP="00381936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 nr 3 – projekt umowy.</w:t>
      </w:r>
    </w:p>
    <w:p w14:paraId="55A07799" w14:textId="6B59FA45" w:rsidR="00EC2D96" w:rsidRPr="00396105" w:rsidRDefault="00EC2D96" w:rsidP="00396105">
      <w:pPr>
        <w:spacing w:line="276" w:lineRule="auto"/>
        <w:ind w:left="5664" w:firstLine="708"/>
        <w:jc w:val="both"/>
        <w:rPr>
          <w:rFonts w:ascii="Calibri" w:hAnsi="Calibri" w:cs="Calibri"/>
          <w:sz w:val="22"/>
          <w:szCs w:val="22"/>
        </w:rPr>
      </w:pPr>
      <w:r w:rsidRPr="00396105">
        <w:rPr>
          <w:rFonts w:ascii="Calibri" w:hAnsi="Calibri" w:cs="Calibri"/>
          <w:sz w:val="22"/>
          <w:szCs w:val="22"/>
        </w:rPr>
        <w:t>Zatwierdzam:</w:t>
      </w:r>
    </w:p>
    <w:p w14:paraId="0819062C" w14:textId="77777777" w:rsidR="00EC2D96" w:rsidRPr="00396105" w:rsidRDefault="00EC2D96" w:rsidP="00EC2D96">
      <w:pPr>
        <w:spacing w:line="276" w:lineRule="auto"/>
        <w:ind w:left="4956" w:firstLine="708"/>
        <w:jc w:val="both"/>
        <w:rPr>
          <w:rFonts w:ascii="Calibri" w:hAnsi="Calibri" w:cs="Calibri"/>
          <w:sz w:val="22"/>
          <w:szCs w:val="22"/>
        </w:rPr>
      </w:pPr>
      <w:r w:rsidRPr="00396105">
        <w:rPr>
          <w:rFonts w:ascii="Calibri" w:hAnsi="Calibri" w:cs="Calibri"/>
          <w:sz w:val="22"/>
          <w:szCs w:val="22"/>
        </w:rPr>
        <w:t xml:space="preserve"> </w:t>
      </w:r>
      <w:r w:rsidR="00396105">
        <w:rPr>
          <w:rFonts w:ascii="Calibri" w:hAnsi="Calibri" w:cs="Calibri"/>
          <w:sz w:val="22"/>
          <w:szCs w:val="22"/>
        </w:rPr>
        <w:t xml:space="preserve">  </w:t>
      </w:r>
      <w:r w:rsidRPr="00396105">
        <w:rPr>
          <w:rFonts w:ascii="Calibri" w:hAnsi="Calibri" w:cs="Calibri"/>
          <w:sz w:val="22"/>
          <w:szCs w:val="22"/>
        </w:rPr>
        <w:tab/>
      </w:r>
      <w:r w:rsidR="00396105">
        <w:rPr>
          <w:rFonts w:ascii="Calibri" w:hAnsi="Calibri" w:cs="Calibri"/>
          <w:sz w:val="22"/>
          <w:szCs w:val="22"/>
        </w:rPr>
        <w:t xml:space="preserve">      </w:t>
      </w:r>
      <w:r w:rsidRPr="00396105">
        <w:rPr>
          <w:rFonts w:ascii="Calibri" w:hAnsi="Calibri" w:cs="Calibri"/>
          <w:sz w:val="22"/>
          <w:szCs w:val="22"/>
        </w:rPr>
        <w:t>Prezes</w:t>
      </w:r>
    </w:p>
    <w:p w14:paraId="430E7471" w14:textId="77777777" w:rsidR="00EC2D96" w:rsidRPr="00381936" w:rsidRDefault="00EC2D96" w:rsidP="00EC2D96">
      <w:pPr>
        <w:spacing w:line="276" w:lineRule="auto"/>
        <w:ind w:left="4956" w:firstLine="708"/>
        <w:jc w:val="both"/>
        <w:rPr>
          <w:rFonts w:ascii="Calibri" w:hAnsi="Calibri" w:cs="Calibri"/>
          <w:sz w:val="12"/>
          <w:szCs w:val="12"/>
        </w:rPr>
      </w:pPr>
    </w:p>
    <w:p w14:paraId="1C95DE35" w14:textId="77777777" w:rsidR="0063496A" w:rsidRDefault="00396105" w:rsidP="00F75A88">
      <w:pPr>
        <w:spacing w:line="276" w:lineRule="auto"/>
        <w:ind w:left="4956" w:firstLine="708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</w:rPr>
        <w:t xml:space="preserve">         </w:t>
      </w:r>
      <w:r w:rsidR="00EC2D96" w:rsidRPr="00396105">
        <w:rPr>
          <w:rFonts w:ascii="Calibri" w:hAnsi="Calibri" w:cs="Calibri"/>
          <w:sz w:val="22"/>
          <w:szCs w:val="22"/>
        </w:rPr>
        <w:t>/-/ Bartosz Bałażyk</w:t>
      </w:r>
    </w:p>
    <w:sectPr w:rsidR="0063496A" w:rsidSect="007E1E63">
      <w:headerReference w:type="default" r:id="rId15"/>
      <w:footerReference w:type="default" r:id="rId16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42C1C" w14:textId="77777777" w:rsidR="0096692F" w:rsidRDefault="0096692F" w:rsidP="00315084">
      <w:r>
        <w:separator/>
      </w:r>
    </w:p>
  </w:endnote>
  <w:endnote w:type="continuationSeparator" w:id="0">
    <w:p w14:paraId="3BA57FA5" w14:textId="77777777" w:rsidR="0096692F" w:rsidRDefault="0096692F" w:rsidP="00315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DF461" w14:textId="77777777" w:rsidR="00E90516" w:rsidRDefault="00E90516" w:rsidP="00E90516">
    <w:pPr>
      <w:pBdr>
        <w:top w:val="single" w:sz="4" w:space="1" w:color="auto"/>
      </w:pBdr>
      <w:jc w:val="center"/>
      <w:rPr>
        <w:rFonts w:ascii="Verdana" w:hAnsi="Verdana"/>
        <w:sz w:val="16"/>
        <w:szCs w:val="16"/>
      </w:rPr>
    </w:pPr>
    <w:r w:rsidRPr="008D6965">
      <w:rPr>
        <w:rFonts w:ascii="Verdana" w:hAnsi="Verdana"/>
        <w:sz w:val="16"/>
        <w:szCs w:val="16"/>
      </w:rPr>
      <w:t>Sąd Rejonowy</w:t>
    </w:r>
    <w:r>
      <w:rPr>
        <w:rFonts w:ascii="Verdana" w:hAnsi="Verdana"/>
        <w:sz w:val="16"/>
        <w:szCs w:val="16"/>
      </w:rPr>
      <w:t xml:space="preserve"> Poznań – Nowe Miasto i Wilda</w:t>
    </w:r>
    <w:r w:rsidRPr="008D6965">
      <w:rPr>
        <w:rFonts w:ascii="Verdana" w:hAnsi="Verdana"/>
        <w:sz w:val="16"/>
        <w:szCs w:val="16"/>
      </w:rPr>
      <w:t xml:space="preserve"> w Poznaniu</w:t>
    </w:r>
    <w:r>
      <w:rPr>
        <w:rFonts w:ascii="Verdana" w:hAnsi="Verdana"/>
        <w:sz w:val="16"/>
        <w:szCs w:val="16"/>
      </w:rPr>
      <w:t xml:space="preserve">, IX Wydział Gospodarczy </w:t>
    </w:r>
  </w:p>
  <w:p w14:paraId="1B251A69" w14:textId="77777777" w:rsidR="00E90516" w:rsidRPr="008D6965" w:rsidRDefault="00E90516" w:rsidP="00E90516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Nr </w:t>
    </w:r>
    <w:r w:rsidRPr="008D6965">
      <w:rPr>
        <w:rFonts w:ascii="Verdana" w:hAnsi="Verdana"/>
        <w:sz w:val="16"/>
        <w:szCs w:val="16"/>
      </w:rPr>
      <w:t>KRS</w:t>
    </w:r>
    <w:r>
      <w:rPr>
        <w:rFonts w:ascii="Verdana" w:hAnsi="Verdana"/>
        <w:sz w:val="16"/>
        <w:szCs w:val="16"/>
      </w:rPr>
      <w:t>:</w:t>
    </w:r>
    <w:r w:rsidRPr="008D6965">
      <w:rPr>
        <w:rFonts w:ascii="Verdana" w:hAnsi="Verdana"/>
        <w:sz w:val="16"/>
        <w:szCs w:val="16"/>
      </w:rPr>
      <w:t xml:space="preserve"> 0000008592</w:t>
    </w:r>
    <w:r>
      <w:rPr>
        <w:rFonts w:ascii="Verdana" w:hAnsi="Verdana"/>
        <w:sz w:val="16"/>
        <w:szCs w:val="16"/>
      </w:rPr>
      <w:t xml:space="preserve">   </w:t>
    </w:r>
    <w:r w:rsidRPr="008D6965">
      <w:rPr>
        <w:rFonts w:ascii="Verdana" w:hAnsi="Verdana"/>
        <w:sz w:val="16"/>
        <w:szCs w:val="16"/>
      </w:rPr>
      <w:t>NIP: 7860005874</w:t>
    </w:r>
    <w:r>
      <w:rPr>
        <w:rFonts w:ascii="Verdana" w:hAnsi="Verdana"/>
        <w:sz w:val="16"/>
        <w:szCs w:val="16"/>
      </w:rPr>
      <w:t xml:space="preserve"> </w:t>
    </w:r>
    <w:r w:rsidRPr="008D6965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 xml:space="preserve"> </w:t>
    </w:r>
    <w:r w:rsidRPr="008D6965">
      <w:rPr>
        <w:rFonts w:ascii="Verdana" w:hAnsi="Verdana"/>
        <w:sz w:val="16"/>
        <w:szCs w:val="16"/>
      </w:rPr>
      <w:t>REGON: 630637014</w:t>
    </w:r>
    <w:r>
      <w:rPr>
        <w:rFonts w:ascii="Verdana" w:hAnsi="Verdana"/>
        <w:sz w:val="16"/>
        <w:szCs w:val="16"/>
      </w:rPr>
      <w:t xml:space="preserve"> </w:t>
    </w:r>
    <w:r w:rsidRPr="008D6965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 xml:space="preserve"> </w:t>
    </w:r>
    <w:r w:rsidRPr="008D6965">
      <w:rPr>
        <w:rFonts w:ascii="Verdana" w:hAnsi="Verdana"/>
        <w:sz w:val="16"/>
        <w:szCs w:val="16"/>
      </w:rPr>
      <w:t>BDO: 000024140</w:t>
    </w:r>
  </w:p>
  <w:p w14:paraId="7972FAA5" w14:textId="77777777" w:rsidR="00E90516" w:rsidRPr="008D6965" w:rsidRDefault="00E90516" w:rsidP="00E90516">
    <w:pPr>
      <w:pStyle w:val="Stopka"/>
      <w:jc w:val="center"/>
      <w:rPr>
        <w:rFonts w:ascii="Verdana" w:hAnsi="Verdana"/>
        <w:sz w:val="16"/>
        <w:szCs w:val="16"/>
      </w:rPr>
    </w:pPr>
    <w:r w:rsidRPr="008D6965">
      <w:rPr>
        <w:rFonts w:ascii="Verdana" w:hAnsi="Verdana"/>
        <w:sz w:val="16"/>
        <w:szCs w:val="16"/>
      </w:rPr>
      <w:t>Kapitał zakładowy w wysokości 45.946.500,00 zł w całości wpłacony</w:t>
    </w:r>
  </w:p>
  <w:p w14:paraId="48B838F5" w14:textId="6DF6633E" w:rsidR="00C3608D" w:rsidRPr="00E90516" w:rsidRDefault="00E90516" w:rsidP="00E90516">
    <w:pPr>
      <w:jc w:val="center"/>
      <w:rPr>
        <w:rFonts w:ascii="Verdana" w:hAnsi="Verdana"/>
        <w:sz w:val="16"/>
        <w:szCs w:val="16"/>
      </w:rPr>
    </w:pPr>
    <w:r w:rsidRPr="008D6965">
      <w:rPr>
        <w:rFonts w:ascii="Verdana" w:hAnsi="Verdana"/>
        <w:sz w:val="16"/>
        <w:szCs w:val="16"/>
      </w:rPr>
      <w:t>Konto bankowe w Santander Bank Polska S.A I/O Środa Wlkp. nr 91 1090 1418 0000 0000 4101 5111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2CD52" w14:textId="77777777" w:rsidR="0096692F" w:rsidRDefault="0096692F" w:rsidP="00315084">
      <w:r>
        <w:separator/>
      </w:r>
    </w:p>
  </w:footnote>
  <w:footnote w:type="continuationSeparator" w:id="0">
    <w:p w14:paraId="24658C84" w14:textId="77777777" w:rsidR="0096692F" w:rsidRDefault="0096692F" w:rsidP="00315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3FE0E" w14:textId="4D711170" w:rsidR="00E3422E" w:rsidRPr="00776677" w:rsidRDefault="00E8507E" w:rsidP="00776677">
    <w:pPr>
      <w:pStyle w:val="Tekstpodstawowy2"/>
      <w:tabs>
        <w:tab w:val="left" w:pos="1418"/>
      </w:tabs>
      <w:ind w:left="1701"/>
      <w:rPr>
        <w:rFonts w:ascii="Verdana" w:hAnsi="Verdana"/>
        <w:i/>
        <w:sz w:val="20"/>
        <w:szCs w:val="22"/>
      </w:rPr>
    </w:pPr>
    <w:r>
      <w:rPr>
        <w:rFonts w:ascii="Verdana" w:hAnsi="Verdana"/>
        <w:b w:val="0"/>
        <w:i/>
        <w:noProof/>
        <w:sz w:val="20"/>
      </w:rPr>
      <w:drawing>
        <wp:anchor distT="0" distB="0" distL="114300" distR="114300" simplePos="0" relativeHeight="251657728" behindDoc="0" locked="0" layoutInCell="1" allowOverlap="1" wp14:anchorId="5D474F86" wp14:editId="22C3D28C">
          <wp:simplePos x="0" y="0"/>
          <wp:positionH relativeFrom="column">
            <wp:posOffset>335915</wp:posOffset>
          </wp:positionH>
          <wp:positionV relativeFrom="paragraph">
            <wp:posOffset>-179070</wp:posOffset>
          </wp:positionV>
          <wp:extent cx="1238250" cy="1019175"/>
          <wp:effectExtent l="0" t="0" r="0" b="0"/>
          <wp:wrapSquare wrapText="bothSides"/>
          <wp:docPr id="1060667350" name="Obraz 0" descr="logo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1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422E" w:rsidRPr="00776677">
      <w:rPr>
        <w:rFonts w:ascii="Verdana" w:hAnsi="Verdana"/>
        <w:i/>
        <w:sz w:val="20"/>
        <w:szCs w:val="22"/>
      </w:rPr>
      <w:t xml:space="preserve">Miejskie Przedsiębiorstwo Energetyki Cieplnej, </w:t>
    </w:r>
  </w:p>
  <w:p w14:paraId="52E63A46" w14:textId="77777777" w:rsidR="00E3422E" w:rsidRPr="00776677" w:rsidRDefault="00E3422E" w:rsidP="00776677">
    <w:pPr>
      <w:pStyle w:val="Tekstpodstawowy2"/>
      <w:tabs>
        <w:tab w:val="left" w:pos="1418"/>
      </w:tabs>
      <w:ind w:left="1701"/>
      <w:rPr>
        <w:rFonts w:ascii="Verdana" w:hAnsi="Verdana"/>
        <w:i/>
        <w:sz w:val="20"/>
        <w:szCs w:val="22"/>
      </w:rPr>
    </w:pPr>
    <w:r w:rsidRPr="00776677">
      <w:rPr>
        <w:rFonts w:ascii="Verdana" w:hAnsi="Verdana"/>
        <w:i/>
        <w:sz w:val="20"/>
        <w:szCs w:val="22"/>
      </w:rPr>
      <w:t>Wodociągów i Kanalizacji Spółka z o.o.</w:t>
    </w:r>
  </w:p>
  <w:p w14:paraId="65566B71" w14:textId="77777777" w:rsidR="00E3422E" w:rsidRPr="00776677" w:rsidRDefault="00E3422E" w:rsidP="00776677">
    <w:pPr>
      <w:tabs>
        <w:tab w:val="left" w:pos="1418"/>
      </w:tabs>
      <w:ind w:left="1701"/>
      <w:jc w:val="center"/>
      <w:rPr>
        <w:rFonts w:ascii="Verdana" w:hAnsi="Verdana"/>
        <w:b/>
        <w:szCs w:val="22"/>
      </w:rPr>
    </w:pPr>
    <w:r w:rsidRPr="00776677">
      <w:rPr>
        <w:rFonts w:ascii="Verdana" w:hAnsi="Verdana"/>
        <w:b/>
        <w:i/>
        <w:szCs w:val="22"/>
      </w:rPr>
      <w:t xml:space="preserve">ul. Harcerska </w:t>
    </w:r>
    <w:proofErr w:type="gramStart"/>
    <w:r w:rsidRPr="00776677">
      <w:rPr>
        <w:rFonts w:ascii="Verdana" w:hAnsi="Verdana"/>
        <w:b/>
        <w:i/>
        <w:szCs w:val="22"/>
      </w:rPr>
      <w:t xml:space="preserve">16;   </w:t>
    </w:r>
    <w:proofErr w:type="gramEnd"/>
    <w:r w:rsidRPr="00776677">
      <w:rPr>
        <w:rFonts w:ascii="Verdana" w:hAnsi="Verdana"/>
        <w:b/>
        <w:i/>
        <w:szCs w:val="22"/>
      </w:rPr>
      <w:t>63-000 Środa Wlkp.</w:t>
    </w:r>
  </w:p>
  <w:p w14:paraId="3F64A9FD" w14:textId="77777777" w:rsidR="00E3422E" w:rsidRPr="001D0478" w:rsidRDefault="00E3422E" w:rsidP="001D0478">
    <w:pPr>
      <w:tabs>
        <w:tab w:val="left" w:pos="1418"/>
      </w:tabs>
      <w:ind w:left="1701"/>
      <w:jc w:val="center"/>
      <w:rPr>
        <w:rFonts w:ascii="Verdana" w:hAnsi="Verdana"/>
        <w:sz w:val="18"/>
        <w:lang w:val="de-DE"/>
      </w:rPr>
    </w:pPr>
    <w:r w:rsidRPr="001D0478">
      <w:rPr>
        <w:rFonts w:ascii="Verdana" w:hAnsi="Verdana"/>
        <w:sz w:val="18"/>
        <w:lang w:val="de-DE"/>
      </w:rPr>
      <w:t xml:space="preserve">tel.: 061 285-35-18    </w:t>
    </w:r>
    <w:r w:rsidRPr="009427B8">
      <w:rPr>
        <w:rFonts w:ascii="Verdana" w:hAnsi="Verdana"/>
        <w:sz w:val="18"/>
      </w:rPr>
      <w:t>www.wodociagi-sroda.pl</w:t>
    </w:r>
  </w:p>
  <w:p w14:paraId="13DA23E2" w14:textId="77777777" w:rsidR="00E3422E" w:rsidRPr="00F35196" w:rsidRDefault="00E3422E" w:rsidP="001D0478">
    <w:pPr>
      <w:tabs>
        <w:tab w:val="left" w:pos="1418"/>
      </w:tabs>
      <w:ind w:left="1701"/>
      <w:jc w:val="center"/>
      <w:rPr>
        <w:rFonts w:ascii="Verdana" w:hAnsi="Verdana"/>
        <w:lang w:val="de-DE"/>
      </w:rPr>
    </w:pPr>
    <w:proofErr w:type="spellStart"/>
    <w:r w:rsidRPr="001D0478">
      <w:rPr>
        <w:rFonts w:ascii="Verdana" w:hAnsi="Verdana"/>
        <w:sz w:val="18"/>
        <w:lang w:val="de-DE"/>
      </w:rPr>
      <w:t>e-mail</w:t>
    </w:r>
    <w:proofErr w:type="spellEnd"/>
    <w:r w:rsidRPr="001D0478">
      <w:rPr>
        <w:rFonts w:ascii="Verdana" w:hAnsi="Verdana"/>
        <w:sz w:val="18"/>
        <w:lang w:val="de-DE"/>
      </w:rPr>
      <w:t xml:space="preserve">: sekretariat@mpecwik.pl </w:t>
    </w:r>
  </w:p>
  <w:p w14:paraId="329F47D4" w14:textId="77777777" w:rsidR="00E3422E" w:rsidRPr="00315084" w:rsidRDefault="00E3422E" w:rsidP="00315084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2ED"/>
    <w:multiLevelType w:val="hybridMultilevel"/>
    <w:tmpl w:val="58AC5326"/>
    <w:lvl w:ilvl="0" w:tplc="0415000F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1495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3A085A"/>
    <w:multiLevelType w:val="hybridMultilevel"/>
    <w:tmpl w:val="43E64C40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69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786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8E23B6"/>
    <w:multiLevelType w:val="hybridMultilevel"/>
    <w:tmpl w:val="6480DAF8"/>
    <w:lvl w:ilvl="0" w:tplc="DCD4362C">
      <w:start w:val="2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523E6F6C">
      <w:start w:val="1"/>
      <w:numFmt w:val="decimal"/>
      <w:lvlText w:val="%2."/>
      <w:lvlJc w:val="left"/>
      <w:pPr>
        <w:ind w:left="1069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2844AD"/>
    <w:multiLevelType w:val="hybridMultilevel"/>
    <w:tmpl w:val="BE6473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F3A553A"/>
    <w:multiLevelType w:val="hybridMultilevel"/>
    <w:tmpl w:val="9A94B66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3E84F54"/>
    <w:multiLevelType w:val="hybridMultilevel"/>
    <w:tmpl w:val="A46A0648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69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786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2C5D17"/>
    <w:multiLevelType w:val="hybridMultilevel"/>
    <w:tmpl w:val="8AAC5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15C6"/>
    <w:multiLevelType w:val="hybridMultilevel"/>
    <w:tmpl w:val="BCB4C8B2"/>
    <w:lvl w:ilvl="0" w:tplc="0E343CFE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973ADE"/>
    <w:multiLevelType w:val="hybridMultilevel"/>
    <w:tmpl w:val="547A2156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69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786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774BD"/>
    <w:multiLevelType w:val="hybridMultilevel"/>
    <w:tmpl w:val="8EF2508E"/>
    <w:lvl w:ilvl="0" w:tplc="9B92D2F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C7AF0"/>
    <w:multiLevelType w:val="hybridMultilevel"/>
    <w:tmpl w:val="2DC0702E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5FF8018B"/>
    <w:multiLevelType w:val="hybridMultilevel"/>
    <w:tmpl w:val="4BB48CD0"/>
    <w:lvl w:ilvl="0" w:tplc="0415000F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95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1212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1135455"/>
    <w:multiLevelType w:val="hybridMultilevel"/>
    <w:tmpl w:val="8CD8C398"/>
    <w:lvl w:ilvl="0" w:tplc="116A85C2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ind w:left="1069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786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6E4738"/>
    <w:multiLevelType w:val="hybridMultilevel"/>
    <w:tmpl w:val="E1F2B6FA"/>
    <w:lvl w:ilvl="0" w:tplc="87707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C96291"/>
    <w:multiLevelType w:val="multilevel"/>
    <w:tmpl w:val="64823F42"/>
    <w:lvl w:ilvl="0">
      <w:start w:val="1"/>
      <w:numFmt w:val="none"/>
      <w:lvlText w:val="I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134" w:hanging="5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F0677F9"/>
    <w:multiLevelType w:val="hybridMultilevel"/>
    <w:tmpl w:val="E4760BAC"/>
    <w:lvl w:ilvl="0" w:tplc="877075D8">
      <w:start w:val="1"/>
      <w:numFmt w:val="bullet"/>
      <w:lvlText w:val=""/>
      <w:lvlJc w:val="left"/>
      <w:pPr>
        <w:ind w:left="1146" w:hanging="72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1212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9046EF6"/>
    <w:multiLevelType w:val="hybridMultilevel"/>
    <w:tmpl w:val="743EE42A"/>
    <w:lvl w:ilvl="0" w:tplc="877075D8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786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7914352">
    <w:abstractNumId w:val="9"/>
  </w:num>
  <w:num w:numId="2" w16cid:durableId="1388913342">
    <w:abstractNumId w:val="6"/>
  </w:num>
  <w:num w:numId="3" w16cid:durableId="84889065">
    <w:abstractNumId w:val="7"/>
  </w:num>
  <w:num w:numId="4" w16cid:durableId="923223430">
    <w:abstractNumId w:val="10"/>
  </w:num>
  <w:num w:numId="5" w16cid:durableId="568149355">
    <w:abstractNumId w:val="14"/>
  </w:num>
  <w:num w:numId="6" w16cid:durableId="1431393571">
    <w:abstractNumId w:val="2"/>
  </w:num>
  <w:num w:numId="7" w16cid:durableId="1658343843">
    <w:abstractNumId w:val="0"/>
  </w:num>
  <w:num w:numId="8" w16cid:durableId="1716273619">
    <w:abstractNumId w:val="15"/>
  </w:num>
  <w:num w:numId="9" w16cid:durableId="232159115">
    <w:abstractNumId w:val="8"/>
  </w:num>
  <w:num w:numId="10" w16cid:durableId="125664120">
    <w:abstractNumId w:val="1"/>
  </w:num>
  <w:num w:numId="11" w16cid:durableId="323432628">
    <w:abstractNumId w:val="12"/>
  </w:num>
  <w:num w:numId="12" w16cid:durableId="1648900136">
    <w:abstractNumId w:val="11"/>
  </w:num>
  <w:num w:numId="13" w16cid:durableId="2119644885">
    <w:abstractNumId w:val="5"/>
  </w:num>
  <w:num w:numId="14" w16cid:durableId="526874653">
    <w:abstractNumId w:val="16"/>
  </w:num>
  <w:num w:numId="15" w16cid:durableId="1315137326">
    <w:abstractNumId w:val="3"/>
  </w:num>
  <w:num w:numId="16" w16cid:durableId="1760059435">
    <w:abstractNumId w:val="4"/>
  </w:num>
  <w:num w:numId="17" w16cid:durableId="131481953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formatting="1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ECD"/>
    <w:rsid w:val="0001514D"/>
    <w:rsid w:val="000243CD"/>
    <w:rsid w:val="00025B50"/>
    <w:rsid w:val="000367F8"/>
    <w:rsid w:val="00040058"/>
    <w:rsid w:val="00040970"/>
    <w:rsid w:val="0005082F"/>
    <w:rsid w:val="000544ED"/>
    <w:rsid w:val="00055713"/>
    <w:rsid w:val="00063118"/>
    <w:rsid w:val="000649BD"/>
    <w:rsid w:val="00067DB7"/>
    <w:rsid w:val="00075A70"/>
    <w:rsid w:val="00085541"/>
    <w:rsid w:val="000871E9"/>
    <w:rsid w:val="00091B18"/>
    <w:rsid w:val="000B1262"/>
    <w:rsid w:val="000B67B5"/>
    <w:rsid w:val="000B778A"/>
    <w:rsid w:val="000C0E7C"/>
    <w:rsid w:val="000C2197"/>
    <w:rsid w:val="000C51F5"/>
    <w:rsid w:val="000D391A"/>
    <w:rsid w:val="000D4953"/>
    <w:rsid w:val="000D4C23"/>
    <w:rsid w:val="000D606B"/>
    <w:rsid w:val="000E50EC"/>
    <w:rsid w:val="001040EE"/>
    <w:rsid w:val="00104921"/>
    <w:rsid w:val="0012461B"/>
    <w:rsid w:val="00126F1D"/>
    <w:rsid w:val="00133A3F"/>
    <w:rsid w:val="00145599"/>
    <w:rsid w:val="001505C1"/>
    <w:rsid w:val="00150BFA"/>
    <w:rsid w:val="001545FA"/>
    <w:rsid w:val="001617E6"/>
    <w:rsid w:val="001754D9"/>
    <w:rsid w:val="001816C4"/>
    <w:rsid w:val="00182594"/>
    <w:rsid w:val="00190FB3"/>
    <w:rsid w:val="00193A11"/>
    <w:rsid w:val="001A1F75"/>
    <w:rsid w:val="001A5B44"/>
    <w:rsid w:val="001B3309"/>
    <w:rsid w:val="001B76CE"/>
    <w:rsid w:val="001D0478"/>
    <w:rsid w:val="001D7EAA"/>
    <w:rsid w:val="001E3C1E"/>
    <w:rsid w:val="001F1992"/>
    <w:rsid w:val="001F516B"/>
    <w:rsid w:val="001F7C9D"/>
    <w:rsid w:val="002038FD"/>
    <w:rsid w:val="00207220"/>
    <w:rsid w:val="00213201"/>
    <w:rsid w:val="00214371"/>
    <w:rsid w:val="00216A17"/>
    <w:rsid w:val="002232AB"/>
    <w:rsid w:val="00231A7D"/>
    <w:rsid w:val="00252DDA"/>
    <w:rsid w:val="00254EB1"/>
    <w:rsid w:val="00255063"/>
    <w:rsid w:val="00262BD4"/>
    <w:rsid w:val="00285D75"/>
    <w:rsid w:val="00286017"/>
    <w:rsid w:val="00292752"/>
    <w:rsid w:val="00294810"/>
    <w:rsid w:val="002A1E8E"/>
    <w:rsid w:val="002A3622"/>
    <w:rsid w:val="002B1E8F"/>
    <w:rsid w:val="002B2289"/>
    <w:rsid w:val="002C7EC6"/>
    <w:rsid w:val="002D6BB0"/>
    <w:rsid w:val="002E0133"/>
    <w:rsid w:val="002F15DD"/>
    <w:rsid w:val="002F537C"/>
    <w:rsid w:val="002F6C45"/>
    <w:rsid w:val="00302DEB"/>
    <w:rsid w:val="00306823"/>
    <w:rsid w:val="00315084"/>
    <w:rsid w:val="00316C0F"/>
    <w:rsid w:val="00317FA2"/>
    <w:rsid w:val="00324797"/>
    <w:rsid w:val="00325E63"/>
    <w:rsid w:val="003314E3"/>
    <w:rsid w:val="00334094"/>
    <w:rsid w:val="00335210"/>
    <w:rsid w:val="003446CD"/>
    <w:rsid w:val="00356F83"/>
    <w:rsid w:val="0036324E"/>
    <w:rsid w:val="003669F0"/>
    <w:rsid w:val="00366A2A"/>
    <w:rsid w:val="00381936"/>
    <w:rsid w:val="00381BD5"/>
    <w:rsid w:val="0038227A"/>
    <w:rsid w:val="003847D1"/>
    <w:rsid w:val="0038736A"/>
    <w:rsid w:val="00396105"/>
    <w:rsid w:val="003A7752"/>
    <w:rsid w:val="003B64E1"/>
    <w:rsid w:val="003C12F1"/>
    <w:rsid w:val="003D305F"/>
    <w:rsid w:val="003F1A05"/>
    <w:rsid w:val="003F1B92"/>
    <w:rsid w:val="003F5DD5"/>
    <w:rsid w:val="00405A45"/>
    <w:rsid w:val="004111DA"/>
    <w:rsid w:val="00413CF2"/>
    <w:rsid w:val="004145E4"/>
    <w:rsid w:val="00421F2D"/>
    <w:rsid w:val="0042367D"/>
    <w:rsid w:val="00427E2B"/>
    <w:rsid w:val="00435505"/>
    <w:rsid w:val="00465B6C"/>
    <w:rsid w:val="00470B75"/>
    <w:rsid w:val="004726B0"/>
    <w:rsid w:val="0047312D"/>
    <w:rsid w:val="00483E0D"/>
    <w:rsid w:val="00483F65"/>
    <w:rsid w:val="004842F3"/>
    <w:rsid w:val="0048501F"/>
    <w:rsid w:val="00493108"/>
    <w:rsid w:val="00494D49"/>
    <w:rsid w:val="004957A7"/>
    <w:rsid w:val="004B048A"/>
    <w:rsid w:val="004B6A3B"/>
    <w:rsid w:val="004D148D"/>
    <w:rsid w:val="004D1634"/>
    <w:rsid w:val="004D67C8"/>
    <w:rsid w:val="004E57A0"/>
    <w:rsid w:val="004F0211"/>
    <w:rsid w:val="004F1B50"/>
    <w:rsid w:val="00500411"/>
    <w:rsid w:val="0050225A"/>
    <w:rsid w:val="00502DD7"/>
    <w:rsid w:val="0050648F"/>
    <w:rsid w:val="00533399"/>
    <w:rsid w:val="0054486E"/>
    <w:rsid w:val="005448D8"/>
    <w:rsid w:val="00545121"/>
    <w:rsid w:val="0055693A"/>
    <w:rsid w:val="00567A2A"/>
    <w:rsid w:val="00594911"/>
    <w:rsid w:val="0059799D"/>
    <w:rsid w:val="005A1BB8"/>
    <w:rsid w:val="005A2199"/>
    <w:rsid w:val="005A6D02"/>
    <w:rsid w:val="005A7E3B"/>
    <w:rsid w:val="005C068F"/>
    <w:rsid w:val="005C1014"/>
    <w:rsid w:val="005C13CC"/>
    <w:rsid w:val="005D2071"/>
    <w:rsid w:val="005D46DC"/>
    <w:rsid w:val="005D76EA"/>
    <w:rsid w:val="005D776A"/>
    <w:rsid w:val="005E756D"/>
    <w:rsid w:val="005F722D"/>
    <w:rsid w:val="00603F21"/>
    <w:rsid w:val="006076AC"/>
    <w:rsid w:val="006103A6"/>
    <w:rsid w:val="00614569"/>
    <w:rsid w:val="00615B1A"/>
    <w:rsid w:val="00627A82"/>
    <w:rsid w:val="00631713"/>
    <w:rsid w:val="00631B6A"/>
    <w:rsid w:val="00632909"/>
    <w:rsid w:val="00634823"/>
    <w:rsid w:val="0063496A"/>
    <w:rsid w:val="006370DF"/>
    <w:rsid w:val="00641311"/>
    <w:rsid w:val="00652328"/>
    <w:rsid w:val="00654761"/>
    <w:rsid w:val="00657CF7"/>
    <w:rsid w:val="00666460"/>
    <w:rsid w:val="006670E8"/>
    <w:rsid w:val="0068125F"/>
    <w:rsid w:val="00690CDB"/>
    <w:rsid w:val="00694E24"/>
    <w:rsid w:val="00697DAA"/>
    <w:rsid w:val="006A5939"/>
    <w:rsid w:val="006B05D6"/>
    <w:rsid w:val="006B175C"/>
    <w:rsid w:val="006B5563"/>
    <w:rsid w:val="006C1D0E"/>
    <w:rsid w:val="006C62E8"/>
    <w:rsid w:val="006C6E97"/>
    <w:rsid w:val="006C7FA9"/>
    <w:rsid w:val="006D08EE"/>
    <w:rsid w:val="006D4030"/>
    <w:rsid w:val="006D6235"/>
    <w:rsid w:val="006E165D"/>
    <w:rsid w:val="006E77AD"/>
    <w:rsid w:val="006F15F5"/>
    <w:rsid w:val="006F30B3"/>
    <w:rsid w:val="006F3790"/>
    <w:rsid w:val="006F4319"/>
    <w:rsid w:val="00704D7F"/>
    <w:rsid w:val="007052B5"/>
    <w:rsid w:val="0070616A"/>
    <w:rsid w:val="00706312"/>
    <w:rsid w:val="0070714C"/>
    <w:rsid w:val="007109C8"/>
    <w:rsid w:val="00714533"/>
    <w:rsid w:val="007177E1"/>
    <w:rsid w:val="007236F5"/>
    <w:rsid w:val="00727CF9"/>
    <w:rsid w:val="00732A33"/>
    <w:rsid w:val="007330C4"/>
    <w:rsid w:val="0073400A"/>
    <w:rsid w:val="00736FD0"/>
    <w:rsid w:val="00741C38"/>
    <w:rsid w:val="00745B31"/>
    <w:rsid w:val="00761913"/>
    <w:rsid w:val="0076279F"/>
    <w:rsid w:val="00762D3B"/>
    <w:rsid w:val="00771836"/>
    <w:rsid w:val="00776677"/>
    <w:rsid w:val="007767F7"/>
    <w:rsid w:val="00792354"/>
    <w:rsid w:val="007A017D"/>
    <w:rsid w:val="007A24B3"/>
    <w:rsid w:val="007A29B6"/>
    <w:rsid w:val="007B393D"/>
    <w:rsid w:val="007B5D90"/>
    <w:rsid w:val="007C2C15"/>
    <w:rsid w:val="007C2DE0"/>
    <w:rsid w:val="007C3DE1"/>
    <w:rsid w:val="007C7B35"/>
    <w:rsid w:val="007D3EFA"/>
    <w:rsid w:val="007D77B7"/>
    <w:rsid w:val="007E1E63"/>
    <w:rsid w:val="007E74F5"/>
    <w:rsid w:val="007E7AC4"/>
    <w:rsid w:val="007F67E3"/>
    <w:rsid w:val="007F74EC"/>
    <w:rsid w:val="00804789"/>
    <w:rsid w:val="00805679"/>
    <w:rsid w:val="008201C6"/>
    <w:rsid w:val="008240AA"/>
    <w:rsid w:val="00825666"/>
    <w:rsid w:val="0084375F"/>
    <w:rsid w:val="00846DD2"/>
    <w:rsid w:val="008538F0"/>
    <w:rsid w:val="0085420B"/>
    <w:rsid w:val="008544CB"/>
    <w:rsid w:val="00854B9D"/>
    <w:rsid w:val="00861A15"/>
    <w:rsid w:val="00865C0B"/>
    <w:rsid w:val="00866242"/>
    <w:rsid w:val="008752AB"/>
    <w:rsid w:val="008774DC"/>
    <w:rsid w:val="008774E0"/>
    <w:rsid w:val="00891039"/>
    <w:rsid w:val="008924C5"/>
    <w:rsid w:val="00893553"/>
    <w:rsid w:val="00893A02"/>
    <w:rsid w:val="008944D3"/>
    <w:rsid w:val="008955A8"/>
    <w:rsid w:val="00895874"/>
    <w:rsid w:val="008A390C"/>
    <w:rsid w:val="008C2FD0"/>
    <w:rsid w:val="008C3EE0"/>
    <w:rsid w:val="008D0E3B"/>
    <w:rsid w:val="008D47C0"/>
    <w:rsid w:val="008D7215"/>
    <w:rsid w:val="008F1CDC"/>
    <w:rsid w:val="008F5253"/>
    <w:rsid w:val="00912FE8"/>
    <w:rsid w:val="009140E7"/>
    <w:rsid w:val="00930BBD"/>
    <w:rsid w:val="0093254D"/>
    <w:rsid w:val="00932BAB"/>
    <w:rsid w:val="00936F8E"/>
    <w:rsid w:val="009427B8"/>
    <w:rsid w:val="0095039C"/>
    <w:rsid w:val="00954822"/>
    <w:rsid w:val="0095606D"/>
    <w:rsid w:val="00960B8E"/>
    <w:rsid w:val="0096324B"/>
    <w:rsid w:val="00964A57"/>
    <w:rsid w:val="00964DF5"/>
    <w:rsid w:val="0096692F"/>
    <w:rsid w:val="00967135"/>
    <w:rsid w:val="009700F6"/>
    <w:rsid w:val="009709B9"/>
    <w:rsid w:val="00973CFF"/>
    <w:rsid w:val="009748C5"/>
    <w:rsid w:val="00992A49"/>
    <w:rsid w:val="0099417E"/>
    <w:rsid w:val="009A7ED9"/>
    <w:rsid w:val="009B7798"/>
    <w:rsid w:val="009C4650"/>
    <w:rsid w:val="009C7A02"/>
    <w:rsid w:val="009D4884"/>
    <w:rsid w:val="009D60BC"/>
    <w:rsid w:val="009D73B9"/>
    <w:rsid w:val="009E396E"/>
    <w:rsid w:val="009F44D2"/>
    <w:rsid w:val="00A0749E"/>
    <w:rsid w:val="00A15E0B"/>
    <w:rsid w:val="00A21065"/>
    <w:rsid w:val="00A40C0B"/>
    <w:rsid w:val="00A47B96"/>
    <w:rsid w:val="00A526C1"/>
    <w:rsid w:val="00A56175"/>
    <w:rsid w:val="00A567EA"/>
    <w:rsid w:val="00A816E3"/>
    <w:rsid w:val="00A91D27"/>
    <w:rsid w:val="00A963AA"/>
    <w:rsid w:val="00AB2AF0"/>
    <w:rsid w:val="00AB4322"/>
    <w:rsid w:val="00AB57DB"/>
    <w:rsid w:val="00AB6442"/>
    <w:rsid w:val="00AC3782"/>
    <w:rsid w:val="00AC3D14"/>
    <w:rsid w:val="00AD451B"/>
    <w:rsid w:val="00AD52D2"/>
    <w:rsid w:val="00AD5B62"/>
    <w:rsid w:val="00AF1EA0"/>
    <w:rsid w:val="00AF38DC"/>
    <w:rsid w:val="00AF4BB3"/>
    <w:rsid w:val="00B0236C"/>
    <w:rsid w:val="00B14C1C"/>
    <w:rsid w:val="00B17E6C"/>
    <w:rsid w:val="00B27E70"/>
    <w:rsid w:val="00B31EC3"/>
    <w:rsid w:val="00B43A51"/>
    <w:rsid w:val="00B45243"/>
    <w:rsid w:val="00B455A7"/>
    <w:rsid w:val="00B4675F"/>
    <w:rsid w:val="00B475B7"/>
    <w:rsid w:val="00B54468"/>
    <w:rsid w:val="00B62FFA"/>
    <w:rsid w:val="00B641F7"/>
    <w:rsid w:val="00B6504C"/>
    <w:rsid w:val="00B6551B"/>
    <w:rsid w:val="00B74E3A"/>
    <w:rsid w:val="00B77153"/>
    <w:rsid w:val="00B82ECD"/>
    <w:rsid w:val="00B84D6F"/>
    <w:rsid w:val="00B92AE2"/>
    <w:rsid w:val="00BA7B90"/>
    <w:rsid w:val="00BB05EC"/>
    <w:rsid w:val="00BC1B91"/>
    <w:rsid w:val="00BC28A2"/>
    <w:rsid w:val="00BC6CD1"/>
    <w:rsid w:val="00BD781B"/>
    <w:rsid w:val="00BE0273"/>
    <w:rsid w:val="00BE4BFB"/>
    <w:rsid w:val="00BE7DD3"/>
    <w:rsid w:val="00BF182B"/>
    <w:rsid w:val="00BF628D"/>
    <w:rsid w:val="00BF7088"/>
    <w:rsid w:val="00C13ADA"/>
    <w:rsid w:val="00C15B5D"/>
    <w:rsid w:val="00C20AF0"/>
    <w:rsid w:val="00C258E4"/>
    <w:rsid w:val="00C3608D"/>
    <w:rsid w:val="00C36F21"/>
    <w:rsid w:val="00C42560"/>
    <w:rsid w:val="00C43CCB"/>
    <w:rsid w:val="00C55F3B"/>
    <w:rsid w:val="00C732A0"/>
    <w:rsid w:val="00C84951"/>
    <w:rsid w:val="00CA2B8D"/>
    <w:rsid w:val="00CA6500"/>
    <w:rsid w:val="00CB64E8"/>
    <w:rsid w:val="00CC159E"/>
    <w:rsid w:val="00CC2395"/>
    <w:rsid w:val="00CC4D2B"/>
    <w:rsid w:val="00CC7348"/>
    <w:rsid w:val="00CD1A5F"/>
    <w:rsid w:val="00CE39C7"/>
    <w:rsid w:val="00CF13D8"/>
    <w:rsid w:val="00CF64B8"/>
    <w:rsid w:val="00CF702C"/>
    <w:rsid w:val="00CF769D"/>
    <w:rsid w:val="00D05995"/>
    <w:rsid w:val="00D06803"/>
    <w:rsid w:val="00D109A8"/>
    <w:rsid w:val="00D14061"/>
    <w:rsid w:val="00D159D6"/>
    <w:rsid w:val="00D240A1"/>
    <w:rsid w:val="00D279F1"/>
    <w:rsid w:val="00D3213F"/>
    <w:rsid w:val="00D3410B"/>
    <w:rsid w:val="00D44590"/>
    <w:rsid w:val="00D47F61"/>
    <w:rsid w:val="00D551BB"/>
    <w:rsid w:val="00D65CCA"/>
    <w:rsid w:val="00D66F65"/>
    <w:rsid w:val="00D70228"/>
    <w:rsid w:val="00D816E4"/>
    <w:rsid w:val="00D81ECC"/>
    <w:rsid w:val="00D84BF1"/>
    <w:rsid w:val="00DD31C5"/>
    <w:rsid w:val="00DE123D"/>
    <w:rsid w:val="00DE3623"/>
    <w:rsid w:val="00DE41A5"/>
    <w:rsid w:val="00DE5E3E"/>
    <w:rsid w:val="00DE761F"/>
    <w:rsid w:val="00DE782D"/>
    <w:rsid w:val="00DF1D6C"/>
    <w:rsid w:val="00DF4987"/>
    <w:rsid w:val="00E03949"/>
    <w:rsid w:val="00E1157D"/>
    <w:rsid w:val="00E17767"/>
    <w:rsid w:val="00E17B8F"/>
    <w:rsid w:val="00E324D4"/>
    <w:rsid w:val="00E33F2C"/>
    <w:rsid w:val="00E3422E"/>
    <w:rsid w:val="00E37876"/>
    <w:rsid w:val="00E40064"/>
    <w:rsid w:val="00E43F9F"/>
    <w:rsid w:val="00E44180"/>
    <w:rsid w:val="00E449D5"/>
    <w:rsid w:val="00E56C18"/>
    <w:rsid w:val="00E64AB1"/>
    <w:rsid w:val="00E70423"/>
    <w:rsid w:val="00E7497F"/>
    <w:rsid w:val="00E826E0"/>
    <w:rsid w:val="00E8441E"/>
    <w:rsid w:val="00E8507E"/>
    <w:rsid w:val="00E90516"/>
    <w:rsid w:val="00E93A8D"/>
    <w:rsid w:val="00EA0C90"/>
    <w:rsid w:val="00EA12C4"/>
    <w:rsid w:val="00EA2E38"/>
    <w:rsid w:val="00EA393F"/>
    <w:rsid w:val="00EA5921"/>
    <w:rsid w:val="00EB3B7E"/>
    <w:rsid w:val="00EB42C6"/>
    <w:rsid w:val="00EB592E"/>
    <w:rsid w:val="00EC2D96"/>
    <w:rsid w:val="00EE086B"/>
    <w:rsid w:val="00EE1F14"/>
    <w:rsid w:val="00EE44B2"/>
    <w:rsid w:val="00EE45B3"/>
    <w:rsid w:val="00EE4B1C"/>
    <w:rsid w:val="00EE4DD0"/>
    <w:rsid w:val="00EF22C4"/>
    <w:rsid w:val="00EF473F"/>
    <w:rsid w:val="00EF4ADB"/>
    <w:rsid w:val="00EF78DF"/>
    <w:rsid w:val="00F04DE3"/>
    <w:rsid w:val="00F0519C"/>
    <w:rsid w:val="00F1166C"/>
    <w:rsid w:val="00F27BF8"/>
    <w:rsid w:val="00F31B8A"/>
    <w:rsid w:val="00F31CAC"/>
    <w:rsid w:val="00F325AB"/>
    <w:rsid w:val="00F352D3"/>
    <w:rsid w:val="00F362A2"/>
    <w:rsid w:val="00F47A63"/>
    <w:rsid w:val="00F5331F"/>
    <w:rsid w:val="00F575D2"/>
    <w:rsid w:val="00F739C3"/>
    <w:rsid w:val="00F73E36"/>
    <w:rsid w:val="00F754A6"/>
    <w:rsid w:val="00F75A88"/>
    <w:rsid w:val="00F82120"/>
    <w:rsid w:val="00F8672E"/>
    <w:rsid w:val="00FA0864"/>
    <w:rsid w:val="00FA474C"/>
    <w:rsid w:val="00FA5357"/>
    <w:rsid w:val="00FB5F56"/>
    <w:rsid w:val="00FD0856"/>
    <w:rsid w:val="00FD1706"/>
    <w:rsid w:val="00FF7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B117B"/>
  <w15:chartTrackingRefBased/>
  <w15:docId w15:val="{F21C7676-49BC-4F74-B1C0-9EFEEF22C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47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554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1D0478"/>
    <w:pPr>
      <w:keepNext/>
      <w:outlineLvl w:val="1"/>
    </w:pPr>
    <w:rPr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C1B91"/>
    <w:pPr>
      <w:keepNext/>
      <w:ind w:left="5103"/>
      <w:jc w:val="both"/>
      <w:outlineLvl w:val="3"/>
    </w:pPr>
    <w:rPr>
      <w:b/>
      <w:i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508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15084"/>
  </w:style>
  <w:style w:type="paragraph" w:styleId="Stopka">
    <w:name w:val="footer"/>
    <w:basedOn w:val="Normalny"/>
    <w:link w:val="StopkaZnak"/>
    <w:unhideWhenUsed/>
    <w:rsid w:val="0031508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315084"/>
  </w:style>
  <w:style w:type="paragraph" w:styleId="Tekstpodstawowy2">
    <w:name w:val="Body Text 2"/>
    <w:basedOn w:val="Normalny"/>
    <w:link w:val="Tekstpodstawowy2Znak"/>
    <w:semiHidden/>
    <w:rsid w:val="00315084"/>
    <w:pPr>
      <w:jc w:val="center"/>
    </w:pPr>
    <w:rPr>
      <w:b/>
      <w:sz w:val="22"/>
    </w:rPr>
  </w:style>
  <w:style w:type="character" w:customStyle="1" w:styleId="Tekstpodstawowy2Znak">
    <w:name w:val="Tekst podstawowy 2 Znak"/>
    <w:link w:val="Tekstpodstawowy2"/>
    <w:semiHidden/>
    <w:rsid w:val="0031508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6677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776677"/>
    <w:rPr>
      <w:rFonts w:ascii="Tahoma" w:hAnsi="Tahoma" w:cs="Tahoma"/>
      <w:sz w:val="16"/>
      <w:szCs w:val="16"/>
    </w:rPr>
  </w:style>
  <w:style w:type="character" w:styleId="Tekstzastpczy">
    <w:name w:val="Placeholder Text"/>
    <w:uiPriority w:val="99"/>
    <w:semiHidden/>
    <w:rsid w:val="001D0478"/>
    <w:rPr>
      <w:color w:val="808080"/>
    </w:rPr>
  </w:style>
  <w:style w:type="character" w:customStyle="1" w:styleId="Nagwek2Znak">
    <w:name w:val="Nagłówek 2 Znak"/>
    <w:link w:val="Nagwek2"/>
    <w:rsid w:val="001D04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semiHidden/>
    <w:rsid w:val="00BC1B91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BC1B91"/>
    <w:rPr>
      <w:sz w:val="24"/>
    </w:rPr>
  </w:style>
  <w:style w:type="character" w:customStyle="1" w:styleId="TekstpodstawowyZnak">
    <w:name w:val="Tekst podstawowy Znak"/>
    <w:link w:val="Tekstpodstawowy"/>
    <w:rsid w:val="00BC1B91"/>
    <w:rPr>
      <w:rFonts w:ascii="Times New Roman" w:eastAsia="Times New Roman" w:hAnsi="Times New Roman" w:cs="Times New Roman"/>
      <w:sz w:val="24"/>
      <w:szCs w:val="20"/>
    </w:rPr>
  </w:style>
  <w:style w:type="character" w:styleId="Hipercze">
    <w:name w:val="Hyperlink"/>
    <w:uiPriority w:val="99"/>
    <w:unhideWhenUsed/>
    <w:rsid w:val="00CB64E8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085541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C12F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3C12F1"/>
    <w:rPr>
      <w:rFonts w:ascii="Times New Roman" w:eastAsia="Times New Roman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5D77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ist Paragraph,Numerowanie,Akapit z listą BS,Kolorowa lista — akcent 11,Podsis rysunku,Normalny1,Styl 1,Normalny11,1_literowka,Literowanie,Akapit z listą;1_literowka,Punktowanie,Preambuła,CW_Lista,Normal,Akapit z listą31,L1"/>
    <w:basedOn w:val="Normalny"/>
    <w:link w:val="AkapitzlistZnak"/>
    <w:uiPriority w:val="34"/>
    <w:qFormat/>
    <w:rsid w:val="005A6D02"/>
    <w:pPr>
      <w:ind w:left="720"/>
      <w:contextualSpacing/>
    </w:pPr>
    <w:rPr>
      <w:lang w:val="x-none"/>
    </w:rPr>
  </w:style>
  <w:style w:type="paragraph" w:styleId="Tytu">
    <w:name w:val="Title"/>
    <w:basedOn w:val="Normalny"/>
    <w:next w:val="Normalny"/>
    <w:link w:val="TytuZnak"/>
    <w:uiPriority w:val="10"/>
    <w:qFormat/>
    <w:rsid w:val="004957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ytuZnak">
    <w:name w:val="Tytuł Znak"/>
    <w:link w:val="Tytu"/>
    <w:uiPriority w:val="10"/>
    <w:rsid w:val="004957A7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kapitzlistZnak">
    <w:name w:val="Akapit z listą Znak"/>
    <w:aliases w:val="List Paragraph Znak,Numerowanie Znak,Akapit z listą BS Znak,Kolorowa lista — akcent 11 Znak,Podsis rysunku Znak,Normalny1 Znak,Styl 1 Znak,Normalny11 Znak,1_literowka Znak,Literowanie Znak,Akapit z listą;1_literowka Znak,Normal Znak"/>
    <w:link w:val="Akapitzlist"/>
    <w:uiPriority w:val="34"/>
    <w:qFormat/>
    <w:locked/>
    <w:rsid w:val="004E57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6812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AC3782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C2D9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EC2D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9E39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396E"/>
  </w:style>
  <w:style w:type="character" w:customStyle="1" w:styleId="TekstkomentarzaZnak">
    <w:name w:val="Tekst komentarza Znak"/>
    <w:link w:val="Tekstkomentarza"/>
    <w:uiPriority w:val="99"/>
    <w:semiHidden/>
    <w:rsid w:val="009E396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396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396E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7F74EC"/>
    <w:rPr>
      <w:rFonts w:ascii="Times New Roman" w:eastAsia="Times New Roman" w:hAnsi="Times New Roman"/>
    </w:rPr>
  </w:style>
  <w:style w:type="character" w:styleId="Nierozpoznanawzmianka">
    <w:name w:val="Unresolved Mention"/>
    <w:uiPriority w:val="99"/>
    <w:semiHidden/>
    <w:unhideWhenUsed/>
    <w:rsid w:val="00865C0B"/>
    <w:rPr>
      <w:color w:val="605E5C"/>
      <w:shd w:val="clear" w:color="auto" w:fill="E1DFDD"/>
    </w:rPr>
  </w:style>
  <w:style w:type="paragraph" w:customStyle="1" w:styleId="wzory-tekst">
    <w:name w:val="wzory-tekst"/>
    <w:uiPriority w:val="1"/>
    <w:unhideWhenUsed/>
    <w:qFormat/>
    <w:rsid w:val="00D551BB"/>
    <w:pPr>
      <w:spacing w:after="160" w:line="278" w:lineRule="auto"/>
      <w:outlineLvl w:val="1"/>
    </w:pPr>
    <w:rPr>
      <w:rFonts w:ascii="Times New Roman" w:eastAsia="Times New Roman"/>
      <w:color w:val="000000"/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pyra@mpecwik.pl" TargetMode="External"/><Relationship Id="rId13" Type="http://schemas.openxmlformats.org/officeDocument/2006/relationships/hyperlink" Target="mailto:sekretariat@mpecwik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odociagi-sroda.pl/mpecwik-2/przetargi/regulamin-zamowien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wodociagi_sro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platformazakupowa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atformazakupowa.pl/" TargetMode="External"/><Relationship Id="rId14" Type="http://schemas.openxmlformats.org/officeDocument/2006/relationships/hyperlink" Target="http://www.wodociagi-srod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wrzyni\Desktop\MPECWiK_Wz&#243;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F572E-B7CF-4726-A5FA-64B8DF0F7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MPECWiK_Wzór</Template>
  <TotalTime>204</TotalTime>
  <Pages>9</Pages>
  <Words>3204</Words>
  <Characters>19226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22386</CharactersWithSpaces>
  <SharedDoc>false</SharedDoc>
  <HLinks>
    <vt:vector size="36" baseType="variant">
      <vt:variant>
        <vt:i4>7405607</vt:i4>
      </vt:variant>
      <vt:variant>
        <vt:i4>15</vt:i4>
      </vt:variant>
      <vt:variant>
        <vt:i4>0</vt:i4>
      </vt:variant>
      <vt:variant>
        <vt:i4>5</vt:i4>
      </vt:variant>
      <vt:variant>
        <vt:lpwstr>http://www.wodociagi-sroda.pl/</vt:lpwstr>
      </vt:variant>
      <vt:variant>
        <vt:lpwstr/>
      </vt:variant>
      <vt:variant>
        <vt:i4>458798</vt:i4>
      </vt:variant>
      <vt:variant>
        <vt:i4>12</vt:i4>
      </vt:variant>
      <vt:variant>
        <vt:i4>0</vt:i4>
      </vt:variant>
      <vt:variant>
        <vt:i4>5</vt:i4>
      </vt:variant>
      <vt:variant>
        <vt:lpwstr>mailto:sekretariat@mpecwik.pl</vt:lpwstr>
      </vt:variant>
      <vt:variant>
        <vt:lpwstr/>
      </vt:variant>
      <vt:variant>
        <vt:i4>4653163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https://platformazakupowa.pl/pn/wodociagi_sroda</vt:lpwstr>
      </vt:variant>
      <vt:variant>
        <vt:lpwstr/>
      </vt:variant>
      <vt:variant>
        <vt:i4>655431</vt:i4>
      </vt:variant>
      <vt:variant>
        <vt:i4>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7012376</vt:i4>
      </vt:variant>
      <vt:variant>
        <vt:i4>0</vt:i4>
      </vt:variant>
      <vt:variant>
        <vt:i4>0</vt:i4>
      </vt:variant>
      <vt:variant>
        <vt:i4>5</vt:i4>
      </vt:variant>
      <vt:variant>
        <vt:lpwstr>mailto:s.pyra@mpecwik.pl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i.kuderska</dc:creator>
  <cp:keywords>Wzór</cp:keywords>
  <cp:lastModifiedBy>ikuderska@WODOCIAGI.CORP</cp:lastModifiedBy>
  <cp:revision>12</cp:revision>
  <cp:lastPrinted>2025-04-28T08:08:00Z</cp:lastPrinted>
  <dcterms:created xsi:type="dcterms:W3CDTF">2026-03-24T07:36:00Z</dcterms:created>
  <dcterms:modified xsi:type="dcterms:W3CDTF">2026-04-03T10:41:00Z</dcterms:modified>
</cp:coreProperties>
</file>